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B4" w:rsidRDefault="007B34B4" w:rsidP="00870E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BAĞCILAR</w:t>
      </w:r>
    </w:p>
    <w:p w:rsidR="007B34B4" w:rsidRPr="00CF284C" w:rsidRDefault="007B34B4" w:rsidP="00870E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F284C">
        <w:rPr>
          <w:rFonts w:ascii="Times New Roman" w:hAnsi="Times New Roman" w:cs="Times New Roman"/>
          <w:sz w:val="20"/>
          <w:szCs w:val="20"/>
        </w:rPr>
        <w:t>GAZİ MESLEKİ VE TEKNİK ANADOLU LİSESİ</w:t>
      </w:r>
    </w:p>
    <w:p w:rsidR="007B34B4" w:rsidRPr="00CF284C" w:rsidRDefault="007B34B4" w:rsidP="00870E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2020-2021</w:t>
      </w:r>
      <w:r w:rsidRPr="00CF284C">
        <w:rPr>
          <w:rFonts w:ascii="Times New Roman" w:hAnsi="Times New Roman" w:cs="Times New Roman"/>
          <w:sz w:val="20"/>
          <w:szCs w:val="20"/>
        </w:rPr>
        <w:t xml:space="preserve"> EĞİTİM-ÖĞRETİM YILI</w:t>
      </w:r>
    </w:p>
    <w:p w:rsidR="007B34B4" w:rsidRPr="00CF284C" w:rsidRDefault="007B34B4" w:rsidP="00870E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F284C">
        <w:rPr>
          <w:rFonts w:ascii="Times New Roman" w:hAnsi="Times New Roman" w:cs="Times New Roman"/>
          <w:sz w:val="20"/>
          <w:szCs w:val="20"/>
        </w:rPr>
        <w:t>11.SINIFLAR FELSEFE DERSİ</w:t>
      </w:r>
    </w:p>
    <w:p w:rsidR="007B34B4" w:rsidRPr="00CF284C" w:rsidRDefault="007B34B4" w:rsidP="00870E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F284C">
        <w:rPr>
          <w:rFonts w:ascii="Times New Roman" w:hAnsi="Times New Roman" w:cs="Times New Roman"/>
          <w:sz w:val="20"/>
          <w:szCs w:val="20"/>
        </w:rPr>
        <w:t>1.DÖNEM 2.YAZILI SINAVI</w:t>
      </w:r>
    </w:p>
    <w:p w:rsidR="007B34B4" w:rsidRPr="00CF284C" w:rsidRDefault="007B34B4" w:rsidP="00870E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6pt;margin-top:13.2pt;width:273pt;height:48pt;z-index:-251658240;visibility:visible" strokeweight=".5pt">
            <v:textbox style="mso-next-textbox:#Metin Kutusu 2">
              <w:txbxContent>
                <w:p w:rsidR="007B34B4" w:rsidRDefault="007B34B4" w:rsidP="00870ED9">
                  <w:r>
                    <w:rPr>
                      <w:rFonts w:ascii="Times New Roman" w:hAnsi="Times New Roman" w:cs="Times New Roman"/>
                    </w:rPr>
                    <w:t>ADI-</w:t>
                  </w: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:rsidR="007B34B4" w:rsidRPr="0042152B" w:rsidRDefault="007B34B4" w:rsidP="00870ED9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:rsidR="007B34B4" w:rsidRPr="0042152B" w:rsidRDefault="007B34B4" w:rsidP="00870ED9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0"/>
          <w:szCs w:val="20"/>
        </w:rPr>
        <w:t>(21.02.2021</w:t>
      </w:r>
      <w:r w:rsidRPr="00CF284C">
        <w:rPr>
          <w:rFonts w:ascii="Times New Roman" w:hAnsi="Times New Roman" w:cs="Times New Roman"/>
          <w:sz w:val="20"/>
          <w:szCs w:val="20"/>
        </w:rPr>
        <w:t xml:space="preserve"> Pazartesi)</w:t>
      </w:r>
    </w:p>
    <w:p w:rsidR="007B34B4" w:rsidRDefault="007B34B4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027" style="position:absolute;left:0;text-align:left;margin-left:220.4pt;margin-top:1.7pt;width:43pt;height:42.75pt;z-index:251659264">
            <v:textbox style="mso-next-textbox:#_x0000_s1027">
              <w:txbxContent>
                <w:p w:rsidR="007B34B4" w:rsidRPr="003F141B" w:rsidRDefault="007B34B4" w:rsidP="00870ED9">
                  <w:pPr>
                    <w:jc w:val="center"/>
                    <w:rPr>
                      <w:rFonts w:ascii="Kayra Aydin" w:hAnsi="Kayra Aydin" w:cs="Kayra Aydin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Kayra Aydin" w:hAnsi="Kayra Aydin" w:cs="Kayra Aydin"/>
                      <w:b/>
                      <w:bCs/>
                      <w:sz w:val="48"/>
                      <w:szCs w:val="48"/>
                    </w:rPr>
                    <w:t>B</w:t>
                  </w:r>
                </w:p>
                <w:p w:rsidR="007B34B4" w:rsidRPr="003F141B" w:rsidRDefault="007B34B4" w:rsidP="00870ED9">
                  <w:pPr>
                    <w:jc w:val="center"/>
                    <w:rPr>
                      <w:rFonts w:ascii="Kayra Aydin" w:hAnsi="Kayra Aydin" w:cs="Kayra Aydin"/>
                      <w:b/>
                      <w:bCs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7B34B4" w:rsidRDefault="007B34B4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</w:p>
    <w:p w:rsidR="007B34B4" w:rsidRDefault="007B34B4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</w:p>
    <w:p w:rsidR="007B34B4" w:rsidRDefault="007B34B4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</w:rPr>
      </w:pPr>
    </w:p>
    <w:p w:rsidR="007B34B4" w:rsidRDefault="007B34B4" w:rsidP="00870ED9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(HER SORU 4</w:t>
      </w:r>
      <w:r w:rsidRPr="004A6FCF">
        <w:rPr>
          <w:rFonts w:ascii="Times New Roman" w:hAnsi="Times New Roman" w:cs="Times New Roman"/>
          <w:b/>
          <w:bCs/>
        </w:rPr>
        <w:t xml:space="preserve"> PUAN DEĞERİNDEDİR.)</w:t>
      </w:r>
    </w:p>
    <w:p w:rsidR="007B34B4" w:rsidRPr="00C46105" w:rsidRDefault="007B34B4" w:rsidP="00870ED9">
      <w:pPr>
        <w:pStyle w:val="ListParagraph"/>
        <w:spacing w:after="0" w:line="240" w:lineRule="auto"/>
        <w:ind w:left="142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870ED9">
        <w:rPr>
          <w:rFonts w:ascii="Times New Roman" w:hAnsi="Times New Roman" w:cs="Times New Roman"/>
        </w:rPr>
        <w:t>İnsan doğumdan öl</w:t>
      </w:r>
      <w:r>
        <w:rPr>
          <w:rFonts w:ascii="Times New Roman" w:hAnsi="Times New Roman" w:cs="Times New Roman"/>
        </w:rPr>
        <w:t>üme kadar pek çok farklı</w:t>
      </w:r>
    </w:p>
    <w:p w:rsidR="007B34B4" w:rsidRPr="001F3E56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794776">
        <w:rPr>
          <w:rFonts w:ascii="Times New Roman" w:hAnsi="Times New Roman" w:cs="Times New Roman"/>
        </w:rPr>
        <w:t>süreçten geçer ve sonunda olgun bir varlık haline gelir. İnsan bu olgunluğ</w:t>
      </w:r>
      <w:r>
        <w:rPr>
          <w:rFonts w:ascii="Times New Roman" w:hAnsi="Times New Roman" w:cs="Times New Roman"/>
        </w:rPr>
        <w:t xml:space="preserve">a kendi kendine ulaşamayacağına </w:t>
      </w:r>
      <w:r w:rsidRPr="00794776">
        <w:rPr>
          <w:rFonts w:ascii="Times New Roman" w:hAnsi="Times New Roman" w:cs="Times New Roman"/>
        </w:rPr>
        <w:t>göre onun bir yaratıcısı olması gerekir. Her şeyin ilkini yaratan bir yaratıcı vardır.</w:t>
      </w:r>
      <w:r>
        <w:rPr>
          <w:rFonts w:ascii="Times New Roman" w:hAnsi="Times New Roman" w:cs="Times New Roman"/>
        </w:rPr>
        <w:t xml:space="preserve">” </w:t>
      </w:r>
      <w:r w:rsidRPr="001F3E56">
        <w:rPr>
          <w:rFonts w:ascii="Times New Roman" w:hAnsi="Times New Roman" w:cs="Times New Roman"/>
          <w:b/>
          <w:bCs/>
        </w:rPr>
        <w:t>Yaratıcının</w:t>
      </w:r>
      <w:r w:rsidRPr="00870ED9">
        <w:rPr>
          <w:rFonts w:ascii="Times New Roman" w:hAnsi="Times New Roman" w:cs="Times New Roman"/>
          <w:b/>
          <w:bCs/>
        </w:rPr>
        <w:t xml:space="preserve">varlığına ilişkin bu görüş </w:t>
      </w:r>
      <w:r>
        <w:rPr>
          <w:rFonts w:ascii="Times New Roman" w:hAnsi="Times New Roman" w:cs="Times New Roman"/>
          <w:b/>
          <w:bCs/>
        </w:rPr>
        <w:t xml:space="preserve">aşağıdaki </w:t>
      </w:r>
      <w:r w:rsidRPr="00870ED9">
        <w:rPr>
          <w:rFonts w:ascii="Times New Roman" w:hAnsi="Times New Roman" w:cs="Times New Roman"/>
          <w:b/>
          <w:bCs/>
        </w:rPr>
        <w:t>düşünürlerden hangisine aittir?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  <w:color w:val="FF0000"/>
        </w:rPr>
        <w:t>Eş’ari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B)</w:t>
      </w:r>
      <w:r w:rsidRPr="0050508A">
        <w:rPr>
          <w:rFonts w:ascii="Times New Roman" w:hAnsi="Times New Roman" w:cs="Times New Roman"/>
        </w:rPr>
        <w:t xml:space="preserve"> Gazali</w:t>
      </w:r>
      <w:r w:rsidRPr="0050508A"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C)</w:t>
      </w:r>
      <w:r w:rsidRPr="0050508A">
        <w:rPr>
          <w:rFonts w:ascii="Times New Roman" w:hAnsi="Times New Roman" w:cs="Times New Roman"/>
        </w:rPr>
        <w:t xml:space="preserve"> Farabi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 xml:space="preserve"> El Kindi 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E)</w:t>
      </w:r>
      <w:r>
        <w:rPr>
          <w:rFonts w:ascii="Times New Roman" w:hAnsi="Times New Roman" w:cs="Times New Roman"/>
        </w:rPr>
        <w:t>İbn</w:t>
      </w:r>
      <w:r w:rsidRPr="00870ED9">
        <w:rPr>
          <w:rFonts w:ascii="Times New Roman" w:hAnsi="Times New Roman" w:cs="Times New Roman"/>
        </w:rPr>
        <w:t>Sina</w:t>
      </w:r>
    </w:p>
    <w:p w:rsidR="007B34B4" w:rsidRPr="00CF284C" w:rsidRDefault="007B34B4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870ED9">
        <w:rPr>
          <w:rFonts w:ascii="Times New Roman" w:hAnsi="Times New Roman" w:cs="Times New Roman"/>
        </w:rPr>
        <w:t>İslam düşünürleri</w:t>
      </w:r>
      <w:r>
        <w:rPr>
          <w:rFonts w:ascii="Times New Roman" w:hAnsi="Times New Roman" w:cs="Times New Roman"/>
        </w:rPr>
        <w:t>nin özellikle Antik Yunan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794776">
        <w:rPr>
          <w:rFonts w:ascii="Times New Roman" w:hAnsi="Times New Roman" w:cs="Times New Roman"/>
        </w:rPr>
        <w:t>filozoflarından</w:t>
      </w:r>
      <w:r w:rsidRPr="001F3E56">
        <w:rPr>
          <w:rFonts w:ascii="Times New Roman" w:hAnsi="Times New Roman" w:cs="Times New Roman"/>
          <w:b/>
          <w:bCs/>
        </w:rPr>
        <w:t>Aristoteles</w:t>
      </w:r>
      <w:r>
        <w:rPr>
          <w:rFonts w:ascii="Times New Roman" w:hAnsi="Times New Roman" w:cs="Times New Roman"/>
        </w:rPr>
        <w:t xml:space="preserve"> ve </w:t>
      </w:r>
      <w:r w:rsidRPr="001F3E56">
        <w:rPr>
          <w:rFonts w:ascii="Times New Roman" w:hAnsi="Times New Roman" w:cs="Times New Roman"/>
          <w:b/>
          <w:bCs/>
        </w:rPr>
        <w:t>Platon’a</w:t>
      </w:r>
      <w:r w:rsidRPr="00794776">
        <w:rPr>
          <w:rFonts w:ascii="Times New Roman" w:hAnsi="Times New Roman" w:cs="Times New Roman"/>
        </w:rPr>
        <w:t xml:space="preserve"> ait eserleri Arapçaya çevirerek bunların üzerine çok önemli düşünce ürünleri oluşturmuşlardır. Batı bu eserler aracılığıyla yeniden Antik Yunan felsefesine yönelmiştir.</w:t>
      </w:r>
      <w:r>
        <w:rPr>
          <w:rFonts w:ascii="Times New Roman" w:hAnsi="Times New Roman" w:cs="Times New Roman"/>
        </w:rPr>
        <w:t>”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794776">
        <w:rPr>
          <w:rFonts w:ascii="Times New Roman" w:hAnsi="Times New Roman" w:cs="Times New Roman"/>
          <w:b/>
          <w:bCs/>
        </w:rPr>
        <w:t>Bu durum zamanla aşağıdakilerden hangisine zemin hazırlamıştır?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794776">
        <w:rPr>
          <w:rFonts w:ascii="Times New Roman" w:hAnsi="Times New Roman" w:cs="Times New Roman"/>
        </w:rPr>
        <w:t>Skolâstik</w:t>
      </w:r>
      <w:r>
        <w:rPr>
          <w:rFonts w:ascii="Times New Roman" w:hAnsi="Times New Roman" w:cs="Times New Roman"/>
        </w:rPr>
        <w:t xml:space="preserve"> Düşünce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B)</w:t>
      </w:r>
      <w:r w:rsidRPr="00794776">
        <w:rPr>
          <w:rFonts w:ascii="Times New Roman" w:hAnsi="Times New Roman" w:cs="Times New Roman"/>
        </w:rPr>
        <w:t>Patristik Düşünce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>Aydınlanma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 w:rsidRPr="00794776">
        <w:rPr>
          <w:rFonts w:ascii="Times New Roman" w:hAnsi="Times New Roman" w:cs="Times New Roman"/>
          <w:color w:val="FF0000"/>
        </w:rPr>
        <w:t>Rönesans</w:t>
      </w:r>
    </w:p>
    <w:p w:rsidR="007B34B4" w:rsidRPr="00794776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E)</w:t>
      </w:r>
      <w:r w:rsidRPr="00794776">
        <w:rPr>
          <w:rFonts w:ascii="Times New Roman" w:hAnsi="Times New Roman" w:cs="Times New Roman"/>
        </w:rPr>
        <w:t>Sanayi devrimi</w:t>
      </w:r>
    </w:p>
    <w:p w:rsidR="007B34B4" w:rsidRPr="00CF284C" w:rsidRDefault="007B34B4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B34B4" w:rsidRDefault="007B34B4" w:rsidP="00C50F1A">
      <w:pPr>
        <w:pStyle w:val="ListParagraph"/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794776">
        <w:rPr>
          <w:rFonts w:ascii="Times New Roman" w:hAnsi="Times New Roman" w:cs="Times New Roman"/>
        </w:rPr>
        <w:t xml:space="preserve">Antik Yunan felsefesinden etkilenmiştir. </w:t>
      </w:r>
    </w:p>
    <w:p w:rsidR="007B34B4" w:rsidRPr="00794776" w:rsidRDefault="007B34B4" w:rsidP="00C50F1A">
      <w:pPr>
        <w:pStyle w:val="ListParagraph"/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794776">
        <w:rPr>
          <w:rFonts w:ascii="Times New Roman" w:hAnsi="Times New Roman" w:cs="Times New Roman"/>
        </w:rPr>
        <w:t xml:space="preserve">Akıl, iman ve inanç gibi konular tartışılmıştır. </w:t>
      </w:r>
    </w:p>
    <w:p w:rsidR="007B34B4" w:rsidRPr="00794776" w:rsidRDefault="007B34B4" w:rsidP="00C50F1A">
      <w:pPr>
        <w:pStyle w:val="ListParagraph"/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794776">
        <w:rPr>
          <w:rFonts w:ascii="Times New Roman" w:hAnsi="Times New Roman" w:cs="Times New Roman"/>
        </w:rPr>
        <w:t xml:space="preserve">Batı felsefesinden yoğun şekilde etkilenmiştir. </w:t>
      </w:r>
    </w:p>
    <w:p w:rsidR="007B34B4" w:rsidRPr="001F3E56" w:rsidRDefault="007B34B4" w:rsidP="007141FD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1F3E56">
        <w:rPr>
          <w:rFonts w:ascii="Times New Roman" w:hAnsi="Times New Roman" w:cs="Times New Roman"/>
          <w:b/>
          <w:bCs/>
        </w:rPr>
        <w:t>Verilenlerden hangileri İslam felsefesinin</w:t>
      </w:r>
    </w:p>
    <w:p w:rsidR="007B34B4" w:rsidRPr="001F3E56" w:rsidRDefault="007B34B4" w:rsidP="00C50F1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3E56">
        <w:rPr>
          <w:rFonts w:ascii="Times New Roman" w:hAnsi="Times New Roman" w:cs="Times New Roman"/>
          <w:b/>
          <w:bCs/>
        </w:rPr>
        <w:t xml:space="preserve">özellikleri arasında yer alır? </w:t>
      </w:r>
    </w:p>
    <w:p w:rsidR="007B34B4" w:rsidRDefault="007B34B4" w:rsidP="00C50F1A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Yalnız I 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B)</w:t>
      </w:r>
      <w:r w:rsidRPr="0050508A">
        <w:rPr>
          <w:rFonts w:ascii="Times New Roman" w:hAnsi="Times New Roman" w:cs="Times New Roman"/>
        </w:rPr>
        <w:t xml:space="preserve">Yalnız II </w:t>
      </w:r>
      <w:r w:rsidRPr="0050508A"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C)</w:t>
      </w:r>
      <w:r w:rsidRPr="0050508A">
        <w:rPr>
          <w:rFonts w:ascii="Times New Roman" w:hAnsi="Times New Roman" w:cs="Times New Roman"/>
        </w:rPr>
        <w:t xml:space="preserve"> I, II ve III</w:t>
      </w:r>
    </w:p>
    <w:p w:rsidR="007B34B4" w:rsidRPr="00870ED9" w:rsidRDefault="007B34B4" w:rsidP="00C50F1A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 xml:space="preserve"> I ve III 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  <w:color w:val="FF0000"/>
        </w:rPr>
        <w:t>I ve II</w:t>
      </w:r>
    </w:p>
    <w:p w:rsidR="007B34B4" w:rsidRPr="00CF284C" w:rsidRDefault="007B34B4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B34B4" w:rsidRPr="001F3E56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Farabi, </w:t>
      </w:r>
      <w:r w:rsidRPr="001F3E56">
        <w:rPr>
          <w:rFonts w:ascii="Times New Roman" w:hAnsi="Times New Roman" w:cs="Times New Roman"/>
          <w:b/>
          <w:bCs/>
        </w:rPr>
        <w:t>“Eğer yöneten cahil, çıkarcı ya da</w:t>
      </w:r>
    </w:p>
    <w:p w:rsidR="007B34B4" w:rsidRPr="001F3E56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1F3E56">
        <w:rPr>
          <w:rFonts w:ascii="Times New Roman" w:hAnsi="Times New Roman" w:cs="Times New Roman"/>
          <w:b/>
          <w:bCs/>
        </w:rPr>
        <w:t xml:space="preserve">anormal bir kişiyse yasalar mükemmel olsa da o yönetim kötüdür.” </w:t>
      </w:r>
      <w:r w:rsidRPr="001F3E56">
        <w:rPr>
          <w:rFonts w:ascii="Times New Roman" w:hAnsi="Times New Roman" w:cs="Times New Roman"/>
        </w:rPr>
        <w:t xml:space="preserve">diyerek aşağıdakilerden hangisinin </w:t>
      </w:r>
      <w:r>
        <w:rPr>
          <w:rFonts w:ascii="Times New Roman" w:hAnsi="Times New Roman" w:cs="Times New Roman"/>
        </w:rPr>
        <w:t>önemini vurgulamıştır?</w:t>
      </w:r>
    </w:p>
    <w:p w:rsidR="007B34B4" w:rsidRPr="00870ED9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İnsanlar arasında eşitliğin sağlanmış olması</w:t>
      </w:r>
    </w:p>
    <w:p w:rsidR="007B34B4" w:rsidRPr="00870ED9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  <w:color w:val="FF0000"/>
        </w:rPr>
        <w:t>Yönetim biçiminden ziyade yöneticinin iyi olması</w:t>
      </w:r>
    </w:p>
    <w:p w:rsidR="007B34B4" w:rsidRPr="00870ED9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 xml:space="preserve"> Devletin kendiliğinden ortaya çıkması gerektiğini</w:t>
      </w:r>
    </w:p>
    <w:p w:rsidR="007B34B4" w:rsidRPr="00870ED9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 xml:space="preserve"> Yöneticilerin halktan yetkili olması gerektiğini</w:t>
      </w:r>
    </w:p>
    <w:p w:rsidR="007B34B4" w:rsidRPr="00870ED9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 xml:space="preserve"> Yöneticilerin kişiliğinin olması gerektiğini</w:t>
      </w:r>
    </w:p>
    <w:p w:rsidR="007B34B4" w:rsidRPr="00CF284C" w:rsidRDefault="007B34B4" w:rsidP="00B234C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870ED9">
        <w:rPr>
          <w:rFonts w:ascii="Times New Roman" w:hAnsi="Times New Roman" w:cs="Times New Roman"/>
        </w:rPr>
        <w:t xml:space="preserve">Felsefe çorbasında birçok </w:t>
      </w:r>
      <w:r>
        <w:rPr>
          <w:rFonts w:ascii="Times New Roman" w:hAnsi="Times New Roman" w:cs="Times New Roman"/>
        </w:rPr>
        <w:t>kültürün tuzu vardır.</w:t>
      </w:r>
    </w:p>
    <w:p w:rsidR="007B34B4" w:rsidRPr="0040555A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40555A">
        <w:rPr>
          <w:rFonts w:ascii="Times New Roman" w:hAnsi="Times New Roman" w:cs="Times New Roman"/>
        </w:rPr>
        <w:t>Özellikle felsefenin ortaya çıkmasında bazı sembolleşen isimlerden söz etmek mümkündür.</w:t>
      </w:r>
      <w:r>
        <w:rPr>
          <w:rFonts w:ascii="Times New Roman" w:hAnsi="Times New Roman" w:cs="Times New Roman"/>
        </w:rPr>
        <w:t xml:space="preserve">” </w:t>
      </w:r>
      <w:r w:rsidRPr="00870ED9">
        <w:rPr>
          <w:rFonts w:ascii="Times New Roman" w:hAnsi="Times New Roman" w:cs="Times New Roman"/>
          <w:b/>
          <w:bCs/>
        </w:rPr>
        <w:t xml:space="preserve">Aşağıdakilerden hangisini bunlardan biri olarak </w:t>
      </w:r>
      <w:r w:rsidRPr="001F3E56">
        <w:rPr>
          <w:rFonts w:ascii="Times New Roman" w:hAnsi="Times New Roman" w:cs="Times New Roman"/>
          <w:b/>
          <w:bCs/>
          <w:u w:val="single"/>
        </w:rPr>
        <w:t>sayamayız</w:t>
      </w:r>
      <w:r w:rsidRPr="00870ED9">
        <w:rPr>
          <w:rFonts w:ascii="Times New Roman" w:hAnsi="Times New Roman" w:cs="Times New Roman"/>
          <w:b/>
          <w:bCs/>
        </w:rPr>
        <w:t>?</w:t>
      </w:r>
    </w:p>
    <w:p w:rsidR="007B34B4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 xml:space="preserve"> Hint felsefesi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B)</w:t>
      </w:r>
      <w:r w:rsidRPr="0040555A">
        <w:rPr>
          <w:rFonts w:ascii="Times New Roman" w:hAnsi="Times New Roman" w:cs="Times New Roman"/>
        </w:rPr>
        <w:t xml:space="preserve"> İran’da Zerdüşt</w:t>
      </w:r>
    </w:p>
    <w:p w:rsidR="007B34B4" w:rsidRPr="0040555A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C)</w:t>
      </w:r>
      <w:r w:rsidRPr="0040555A">
        <w:rPr>
          <w:rFonts w:ascii="Times New Roman" w:hAnsi="Times New Roman" w:cs="Times New Roman"/>
          <w:color w:val="FF0000"/>
        </w:rPr>
        <w:t>Hz. İsa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D)</w:t>
      </w:r>
      <w:r w:rsidRPr="0050508A">
        <w:rPr>
          <w:rFonts w:ascii="Times New Roman" w:hAnsi="Times New Roman" w:cs="Times New Roman"/>
        </w:rPr>
        <w:t xml:space="preserve"> Çin’de Lao Tse</w:t>
      </w:r>
    </w:p>
    <w:p w:rsidR="007B34B4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E)</w:t>
      </w:r>
      <w:r>
        <w:rPr>
          <w:rFonts w:ascii="Times New Roman" w:hAnsi="Times New Roman" w:cs="Times New Roman"/>
        </w:rPr>
        <w:t xml:space="preserve">Antik </w:t>
      </w:r>
      <w:r w:rsidRPr="00870ED9">
        <w:rPr>
          <w:rFonts w:ascii="Times New Roman" w:hAnsi="Times New Roman" w:cs="Times New Roman"/>
        </w:rPr>
        <w:t>Yunan’da Thales</w:t>
      </w:r>
    </w:p>
    <w:p w:rsidR="007B34B4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7B34B4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7B34B4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7B34B4" w:rsidRPr="00870ED9" w:rsidRDefault="007B34B4" w:rsidP="00C50F1A">
      <w:pPr>
        <w:pStyle w:val="ListParagraph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7B34B4" w:rsidRDefault="007B34B4" w:rsidP="00C50F1A">
      <w:pPr>
        <w:pStyle w:val="BodyTextIndent2"/>
        <w:numPr>
          <w:ilvl w:val="0"/>
          <w:numId w:val="4"/>
        </w:numPr>
        <w:spacing w:after="0" w:line="240" w:lineRule="auto"/>
        <w:ind w:left="284" w:right="-213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870ED9">
        <w:rPr>
          <w:rFonts w:ascii="Times New Roman" w:hAnsi="Times New Roman" w:cs="Times New Roman"/>
        </w:rPr>
        <w:t>Akla ancak ina</w:t>
      </w:r>
      <w:r>
        <w:rPr>
          <w:rFonts w:ascii="Times New Roman" w:hAnsi="Times New Roman" w:cs="Times New Roman"/>
        </w:rPr>
        <w:t>ncın (vahiy) bilgisinin bilinip</w:t>
      </w:r>
    </w:p>
    <w:p w:rsidR="007B34B4" w:rsidRPr="00870ED9" w:rsidRDefault="007B34B4" w:rsidP="00C50F1A">
      <w:pPr>
        <w:pStyle w:val="BodyTextIndent2"/>
        <w:spacing w:after="0" w:line="240" w:lineRule="auto"/>
        <w:ind w:left="0" w:right="-213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onaylanması açısından başvurulabilir. Vahiy bilgisini güneşe, akli bilgiyi ise göze benzetir. Güneş olmadan gözün göremeyeceğini, göz olmadan da ışığın yeterli şekilde idrak edilemeyeceğini ifade eder.</w:t>
      </w:r>
      <w:r>
        <w:rPr>
          <w:rFonts w:ascii="Times New Roman" w:hAnsi="Times New Roman" w:cs="Times New Roman"/>
        </w:rPr>
        <w:t>”</w:t>
      </w:r>
      <w:r w:rsidRPr="00870ED9">
        <w:rPr>
          <w:rFonts w:ascii="Times New Roman" w:hAnsi="Times New Roman" w:cs="Times New Roman"/>
          <w:b/>
          <w:bCs/>
        </w:rPr>
        <w:t>Parçada görüşleri paylaşılan İslam düşünürü aşağıdakilerden hangisidir?</w:t>
      </w:r>
    </w:p>
    <w:p w:rsidR="007B34B4" w:rsidRDefault="007B34B4" w:rsidP="00C50F1A">
      <w:pPr>
        <w:pStyle w:val="BodyTextIndent2"/>
        <w:numPr>
          <w:ilvl w:val="0"/>
          <w:numId w:val="21"/>
        </w:numPr>
        <w:tabs>
          <w:tab w:val="left" w:pos="567"/>
        </w:tabs>
        <w:spacing w:after="0" w:line="240" w:lineRule="auto"/>
        <w:ind w:left="284" w:right="150" w:hanging="284"/>
        <w:rPr>
          <w:rFonts w:ascii="Times New Roman" w:hAnsi="Times New Roman" w:cs="Times New Roman"/>
        </w:rPr>
      </w:pPr>
      <w:r w:rsidRPr="0040555A">
        <w:rPr>
          <w:rFonts w:ascii="Times New Roman" w:hAnsi="Times New Roman" w:cs="Times New Roman"/>
          <w:color w:val="FF0000"/>
        </w:rPr>
        <w:t>Gazali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İbn</w:t>
      </w:r>
      <w:r w:rsidRPr="00870ED9">
        <w:rPr>
          <w:rFonts w:ascii="Times New Roman" w:hAnsi="Times New Roman" w:cs="Times New Roman"/>
        </w:rPr>
        <w:t>Sina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>İbn</w:t>
      </w:r>
      <w:r w:rsidRPr="0040555A">
        <w:rPr>
          <w:rFonts w:ascii="Times New Roman" w:hAnsi="Times New Roman" w:cs="Times New Roman"/>
        </w:rPr>
        <w:t>Rüşd</w:t>
      </w:r>
    </w:p>
    <w:p w:rsidR="007B34B4" w:rsidRPr="00870ED9" w:rsidRDefault="007B34B4" w:rsidP="00C50F1A">
      <w:pPr>
        <w:pStyle w:val="BodyTextIndent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 w:rsidRPr="0040555A">
        <w:rPr>
          <w:rFonts w:ascii="Times New Roman" w:hAnsi="Times New Roman" w:cs="Times New Roman"/>
        </w:rPr>
        <w:t>Farabi</w:t>
      </w:r>
      <w:r>
        <w:rPr>
          <w:rFonts w:ascii="Times New Roman" w:hAnsi="Times New Roman" w:cs="Times New Roman"/>
        </w:rPr>
        <w:tab/>
      </w:r>
      <w:r w:rsidRPr="0050508A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Mevlana</w:t>
      </w:r>
    </w:p>
    <w:p w:rsidR="007B34B4" w:rsidRPr="00870ED9" w:rsidRDefault="007B34B4" w:rsidP="00C50F1A">
      <w:pPr>
        <w:pStyle w:val="ListParagraph"/>
        <w:spacing w:after="0" w:line="240" w:lineRule="auto"/>
        <w:ind w:left="284"/>
        <w:rPr>
          <w:rFonts w:ascii="Times New Roman" w:hAnsi="Times New Roman" w:cs="Times New Roman"/>
        </w:rPr>
      </w:pPr>
    </w:p>
    <w:p w:rsidR="007B34B4" w:rsidRPr="001F3E56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F3E56">
        <w:rPr>
          <w:rFonts w:ascii="Times New Roman" w:hAnsi="Times New Roman" w:cs="Times New Roman"/>
        </w:rPr>
        <w:t>Aşağıdakilerden hangisi Hıristiyan felsefesinin</w:t>
      </w:r>
    </w:p>
    <w:p w:rsidR="007B34B4" w:rsidRPr="001F3E56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1F3E56">
        <w:rPr>
          <w:rFonts w:ascii="Times New Roman" w:hAnsi="Times New Roman" w:cs="Times New Roman"/>
        </w:rPr>
        <w:t xml:space="preserve">genel özelliklerinden biri </w:t>
      </w:r>
      <w:r w:rsidRPr="001F3E56">
        <w:rPr>
          <w:rFonts w:ascii="Times New Roman" w:hAnsi="Times New Roman" w:cs="Times New Roman"/>
          <w:b/>
          <w:bCs/>
          <w:u w:val="single"/>
        </w:rPr>
        <w:t>değildir</w:t>
      </w:r>
      <w:r w:rsidRPr="001F3E56">
        <w:rPr>
          <w:rFonts w:ascii="Times New Roman" w:hAnsi="Times New Roman" w:cs="Times New Roman"/>
          <w:b/>
          <w:bCs/>
        </w:rPr>
        <w:t>?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Kutsal metinlerin doğruluğu merkeze alınmıştır</w:t>
      </w:r>
      <w:r w:rsidRPr="00870ED9">
        <w:rPr>
          <w:rFonts w:ascii="Times New Roman" w:hAnsi="Times New Roman" w:cs="Times New Roman"/>
          <w:b/>
          <w:bCs/>
        </w:rPr>
        <w:t>.                                                      B)</w:t>
      </w:r>
      <w:r w:rsidRPr="00870ED9">
        <w:rPr>
          <w:rFonts w:ascii="Times New Roman" w:hAnsi="Times New Roman" w:cs="Times New Roman"/>
        </w:rPr>
        <w:t>Akıl ve inanç tartışmaları ön plana çıkmıştır</w:t>
      </w:r>
      <w:r w:rsidRPr="00870ED9">
        <w:rPr>
          <w:rFonts w:ascii="Times New Roman" w:hAnsi="Times New Roman" w:cs="Times New Roman"/>
          <w:b/>
          <w:bCs/>
        </w:rPr>
        <w:t>.                                                                  C)</w:t>
      </w:r>
      <w:r w:rsidRPr="00870ED9">
        <w:rPr>
          <w:rFonts w:ascii="Times New Roman" w:hAnsi="Times New Roman" w:cs="Times New Roman"/>
        </w:rPr>
        <w:t>Din merkezli düşünce görülmüştür.</w:t>
      </w:r>
      <w:r w:rsidRPr="0050508A">
        <w:rPr>
          <w:rFonts w:ascii="Times New Roman" w:hAnsi="Times New Roman" w:cs="Times New Roman"/>
          <w:b/>
          <w:bCs/>
        </w:rPr>
        <w:t>D</w:t>
      </w:r>
      <w:r w:rsidRPr="0050508A">
        <w:rPr>
          <w:rFonts w:ascii="Times New Roman" w:hAnsi="Times New Roman" w:cs="Times New Roman"/>
        </w:rPr>
        <w:t>)</w:t>
      </w:r>
      <w:r w:rsidRPr="00870ED9">
        <w:rPr>
          <w:rFonts w:ascii="Times New Roman" w:hAnsi="Times New Roman" w:cs="Times New Roman"/>
          <w:color w:val="FF0000"/>
        </w:rPr>
        <w:t>Aklın bilgiyi mümkün kıldığı düşüncesi egemendir.</w:t>
      </w:r>
      <w:r w:rsidRPr="00870ED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Dinsel otoriteye karşı gelinmemesi gerektiği vurgulanmıştır.</w:t>
      </w:r>
    </w:p>
    <w:p w:rsidR="007B34B4" w:rsidRPr="00870ED9" w:rsidRDefault="007B34B4" w:rsidP="00B234C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Aşağıdakilerden hangisi MS</w:t>
      </w:r>
      <w:r>
        <w:rPr>
          <w:rFonts w:ascii="Times New Roman" w:hAnsi="Times New Roman" w:cs="Times New Roman"/>
        </w:rPr>
        <w:t xml:space="preserve"> 2.yy-15.yy felsefi</w:t>
      </w:r>
    </w:p>
    <w:p w:rsidR="007B34B4" w:rsidRPr="0040555A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40555A">
        <w:rPr>
          <w:rFonts w:ascii="Times New Roman" w:hAnsi="Times New Roman" w:cs="Times New Roman"/>
        </w:rPr>
        <w:t xml:space="preserve">dönemine ait bir problem </w:t>
      </w:r>
      <w:r w:rsidRPr="0040555A">
        <w:rPr>
          <w:rFonts w:ascii="Times New Roman" w:hAnsi="Times New Roman" w:cs="Times New Roman"/>
          <w:b/>
          <w:bCs/>
          <w:u w:val="single"/>
        </w:rPr>
        <w:t>değildir</w:t>
      </w:r>
      <w:r w:rsidRPr="0040555A">
        <w:rPr>
          <w:rFonts w:ascii="Times New Roman" w:hAnsi="Times New Roman" w:cs="Times New Roman"/>
          <w:b/>
          <w:bCs/>
        </w:rPr>
        <w:t>?</w:t>
      </w:r>
    </w:p>
    <w:p w:rsidR="007B34B4" w:rsidRPr="00870ED9" w:rsidRDefault="007B34B4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Toplumsal yaşama dair problemler</w:t>
      </w:r>
    </w:p>
    <w:p w:rsidR="007B34B4" w:rsidRPr="00870ED9" w:rsidRDefault="007B34B4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Kötülük problemi</w:t>
      </w:r>
    </w:p>
    <w:p w:rsidR="007B34B4" w:rsidRPr="00870ED9" w:rsidRDefault="007B34B4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Tanrının varlığını kanıtlama problemi</w:t>
      </w:r>
    </w:p>
    <w:p w:rsidR="007B34B4" w:rsidRPr="00870ED9" w:rsidRDefault="007B34B4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İrade özgürlüğü problemi</w:t>
      </w:r>
    </w:p>
    <w:p w:rsidR="007B34B4" w:rsidRPr="00870ED9" w:rsidRDefault="007B34B4" w:rsidP="00C50F1A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870ED9">
        <w:rPr>
          <w:rFonts w:ascii="Times New Roman" w:hAnsi="Times New Roman" w:cs="Times New Roman"/>
          <w:color w:val="FF0000"/>
        </w:rPr>
        <w:t xml:space="preserve">İyilik problemi    </w:t>
      </w:r>
    </w:p>
    <w:p w:rsidR="007B34B4" w:rsidRPr="00870ED9" w:rsidRDefault="007B34B4" w:rsidP="00B234C2">
      <w:pPr>
        <w:pStyle w:val="ListParagraph"/>
        <w:spacing w:after="0" w:line="240" w:lineRule="auto"/>
        <w:ind w:left="1110"/>
        <w:rPr>
          <w:rFonts w:ascii="Times New Roman" w:hAnsi="Times New Roman" w:cs="Times New Roman"/>
        </w:rPr>
      </w:pPr>
    </w:p>
    <w:p w:rsidR="007B34B4" w:rsidRPr="0040555A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40555A">
        <w:rPr>
          <w:rFonts w:ascii="Times New Roman" w:hAnsi="Times New Roman" w:cs="Times New Roman"/>
        </w:rPr>
        <w:t xml:space="preserve">İbnSînâ varlığı üçe ayırır: zorunlu, mümkün olan </w:t>
      </w:r>
    </w:p>
    <w:p w:rsidR="007B34B4" w:rsidRPr="0040555A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40555A">
        <w:rPr>
          <w:rFonts w:ascii="Times New Roman" w:hAnsi="Times New Roman" w:cs="Times New Roman"/>
        </w:rPr>
        <w:t>ve mümkün olmayan varlıklar.</w:t>
      </w:r>
      <w:r>
        <w:rPr>
          <w:rFonts w:ascii="Times New Roman" w:hAnsi="Times New Roman" w:cs="Times New Roman"/>
        </w:rPr>
        <w:t xml:space="preserve">” </w:t>
      </w:r>
      <w:r w:rsidRPr="00C46105">
        <w:rPr>
          <w:rFonts w:ascii="Times New Roman" w:hAnsi="Times New Roman" w:cs="Times New Roman"/>
          <w:b/>
          <w:bCs/>
        </w:rPr>
        <w:t>İbnSînâ aşağıdakilerden hangisini zorunlu varlık olarak görür?</w:t>
      </w:r>
    </w:p>
    <w:p w:rsidR="007B34B4" w:rsidRDefault="007B34B4" w:rsidP="00C50F1A">
      <w:p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Canlılar</w:t>
      </w:r>
      <w:r>
        <w:rPr>
          <w:rFonts w:ascii="Times New Roman" w:hAnsi="Times New Roman" w:cs="Times New Roman"/>
          <w:b/>
          <w:bCs/>
        </w:rPr>
        <w:tab/>
      </w:r>
      <w:r w:rsidRPr="00870ED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  <w:color w:val="FF0000"/>
        </w:rPr>
        <w:t>Yaratıcı</w:t>
      </w:r>
      <w:r>
        <w:rPr>
          <w:rFonts w:ascii="Times New Roman" w:hAnsi="Times New Roman" w:cs="Times New Roman"/>
          <w:b/>
          <w:bCs/>
        </w:rPr>
        <w:tab/>
      </w:r>
      <w:r w:rsidRPr="00870ED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>İnsan</w:t>
      </w:r>
    </w:p>
    <w:p w:rsidR="007B34B4" w:rsidRPr="00870ED9" w:rsidRDefault="007B34B4" w:rsidP="00C50F1A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>Bitkile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ab/>
      </w:r>
      <w:r w:rsidRPr="00870ED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Melekler</w:t>
      </w:r>
    </w:p>
    <w:p w:rsidR="007B34B4" w:rsidRPr="00870ED9" w:rsidRDefault="007B34B4" w:rsidP="00B234C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Comic Sans MS" w:hAnsi="Comic Sans MS" w:cs="Comic Sans MS"/>
          <w:color w:val="0070C0"/>
          <w:u w:val="single"/>
        </w:rPr>
        <w:t>https://www.sorubak.com</w:t>
      </w:r>
    </w:p>
    <w:p w:rsidR="007B34B4" w:rsidRPr="00870ED9" w:rsidRDefault="007B34B4" w:rsidP="00C50F1A">
      <w:pPr>
        <w:pStyle w:val="ListParagraph"/>
        <w:numPr>
          <w:ilvl w:val="0"/>
          <w:numId w:val="5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Tümeller ayrı bir varlık olarak Tanrı’nın zihnindedir.</w:t>
      </w:r>
    </w:p>
    <w:p w:rsidR="007B34B4" w:rsidRPr="00870ED9" w:rsidRDefault="007B34B4" w:rsidP="00C50F1A">
      <w:pPr>
        <w:pStyle w:val="ListParagraph"/>
        <w:numPr>
          <w:ilvl w:val="0"/>
          <w:numId w:val="5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 xml:space="preserve">Tümeller tek tek varlıkların içinde yer alır. </w:t>
      </w:r>
    </w:p>
    <w:p w:rsidR="007B34B4" w:rsidRDefault="007B34B4" w:rsidP="00C50F1A">
      <w:pPr>
        <w:pStyle w:val="ListParagraph"/>
        <w:numPr>
          <w:ilvl w:val="0"/>
          <w:numId w:val="5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Tümellerin kendi başına yani insan zihninin dışında</w:t>
      </w:r>
    </w:p>
    <w:p w:rsidR="007B34B4" w:rsidRPr="0040555A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40555A">
        <w:rPr>
          <w:rFonts w:ascii="Times New Roman" w:hAnsi="Times New Roman" w:cs="Times New Roman"/>
        </w:rPr>
        <w:t xml:space="preserve">gerçeklikleri yoktur. Onlar soyutlama ve genelleme sözlerinden ibarettir. </w:t>
      </w:r>
    </w:p>
    <w:p w:rsidR="007B34B4" w:rsidRPr="00C46105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  <w:b/>
          <w:bCs/>
        </w:rPr>
      </w:pPr>
      <w:r w:rsidRPr="00C46105">
        <w:rPr>
          <w:rFonts w:ascii="Times New Roman" w:hAnsi="Times New Roman" w:cs="Times New Roman"/>
          <w:b/>
          <w:bCs/>
        </w:rPr>
        <w:t>Yukarıda yer alan açıklamalar sırasıyla aşağıdaki</w:t>
      </w:r>
    </w:p>
    <w:p w:rsidR="007B34B4" w:rsidRPr="00C46105" w:rsidRDefault="007B34B4" w:rsidP="00C50F1A">
      <w:pPr>
        <w:spacing w:after="0" w:line="240" w:lineRule="auto"/>
        <w:ind w:right="-213"/>
        <w:rPr>
          <w:rFonts w:ascii="Times New Roman" w:hAnsi="Times New Roman" w:cs="Times New Roman"/>
          <w:b/>
          <w:bCs/>
        </w:rPr>
      </w:pPr>
      <w:r w:rsidRPr="00C46105">
        <w:rPr>
          <w:rFonts w:ascii="Times New Roman" w:hAnsi="Times New Roman" w:cs="Times New Roman"/>
          <w:b/>
          <w:bCs/>
        </w:rPr>
        <w:t>görüşlerden</w:t>
      </w:r>
      <w:r>
        <w:rPr>
          <w:rFonts w:ascii="Times New Roman" w:hAnsi="Times New Roman" w:cs="Times New Roman"/>
          <w:b/>
          <w:bCs/>
        </w:rPr>
        <w:t>hangilerine</w:t>
      </w:r>
      <w:r w:rsidRPr="00C46105">
        <w:rPr>
          <w:rFonts w:ascii="Times New Roman" w:hAnsi="Times New Roman" w:cs="Times New Roman"/>
          <w:b/>
          <w:bCs/>
        </w:rPr>
        <w:t xml:space="preserve"> karşılık gelir? 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 xml:space="preserve"> Kavramcılık</w:t>
      </w:r>
      <w:r>
        <w:rPr>
          <w:rFonts w:ascii="Times New Roman" w:hAnsi="Times New Roman" w:cs="Times New Roman"/>
        </w:rPr>
        <w:t xml:space="preserve"> – </w:t>
      </w:r>
      <w:r w:rsidRPr="00870ED9">
        <w:rPr>
          <w:rFonts w:ascii="Times New Roman" w:hAnsi="Times New Roman" w:cs="Times New Roman"/>
        </w:rPr>
        <w:t>Adcılık</w:t>
      </w:r>
      <w:r>
        <w:rPr>
          <w:rFonts w:ascii="Times New Roman" w:hAnsi="Times New Roman" w:cs="Times New Roman"/>
        </w:rPr>
        <w:t xml:space="preserve"> – Kavram </w:t>
      </w:r>
      <w:r w:rsidRPr="00870ED9">
        <w:rPr>
          <w:rFonts w:ascii="Times New Roman" w:hAnsi="Times New Roman" w:cs="Times New Roman"/>
        </w:rPr>
        <w:t>Realizmi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 Kavramcılık – Kavram Realizmi – </w:t>
      </w:r>
      <w:r w:rsidRPr="00870ED9">
        <w:rPr>
          <w:rFonts w:ascii="Times New Roman" w:hAnsi="Times New Roman" w:cs="Times New Roman"/>
        </w:rPr>
        <w:t>Adcılık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  <w:color w:val="FF0000"/>
        </w:rPr>
      </w:pPr>
      <w:r w:rsidRPr="0050508A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  <w:color w:val="FF0000"/>
        </w:rPr>
        <w:t xml:space="preserve"> Kavram </w:t>
      </w:r>
      <w:r>
        <w:rPr>
          <w:rFonts w:ascii="Times New Roman" w:hAnsi="Times New Roman" w:cs="Times New Roman"/>
          <w:color w:val="FF0000"/>
        </w:rPr>
        <w:t xml:space="preserve">Realizmi – </w:t>
      </w:r>
      <w:r w:rsidRPr="00870ED9">
        <w:rPr>
          <w:rFonts w:ascii="Times New Roman" w:hAnsi="Times New Roman" w:cs="Times New Roman"/>
          <w:color w:val="FF0000"/>
        </w:rPr>
        <w:t>Kavramcılık</w:t>
      </w:r>
      <w:r>
        <w:rPr>
          <w:rFonts w:ascii="Times New Roman" w:hAnsi="Times New Roman" w:cs="Times New Roman"/>
          <w:color w:val="FF0000"/>
        </w:rPr>
        <w:t xml:space="preserve"> – </w:t>
      </w:r>
      <w:r w:rsidRPr="00870ED9">
        <w:rPr>
          <w:rFonts w:ascii="Times New Roman" w:hAnsi="Times New Roman" w:cs="Times New Roman"/>
          <w:color w:val="FF0000"/>
        </w:rPr>
        <w:t>Adcılık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 xml:space="preserve"> Kavram </w:t>
      </w:r>
      <w:r>
        <w:rPr>
          <w:rFonts w:ascii="Times New Roman" w:hAnsi="Times New Roman" w:cs="Times New Roman"/>
        </w:rPr>
        <w:t xml:space="preserve">Realizmi – </w:t>
      </w:r>
      <w:r w:rsidRPr="00870ED9">
        <w:rPr>
          <w:rFonts w:ascii="Times New Roman" w:hAnsi="Times New Roman" w:cs="Times New Roman"/>
        </w:rPr>
        <w:t>Adcılık</w:t>
      </w:r>
      <w:r>
        <w:rPr>
          <w:rFonts w:ascii="Times New Roman" w:hAnsi="Times New Roman" w:cs="Times New Roman"/>
        </w:rPr>
        <w:t xml:space="preserve"> – </w:t>
      </w:r>
      <w:r w:rsidRPr="00870ED9">
        <w:rPr>
          <w:rFonts w:ascii="Times New Roman" w:hAnsi="Times New Roman" w:cs="Times New Roman"/>
        </w:rPr>
        <w:t>Kavramcılık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E)</w:t>
      </w:r>
      <w:r>
        <w:rPr>
          <w:rFonts w:ascii="Times New Roman" w:hAnsi="Times New Roman" w:cs="Times New Roman"/>
        </w:rPr>
        <w:t xml:space="preserve"> Adcılık – </w:t>
      </w:r>
      <w:r w:rsidRPr="00870ED9">
        <w:rPr>
          <w:rFonts w:ascii="Times New Roman" w:hAnsi="Times New Roman" w:cs="Times New Roman"/>
        </w:rPr>
        <w:t>Kavramcılık</w:t>
      </w:r>
      <w:r>
        <w:rPr>
          <w:rFonts w:ascii="Times New Roman" w:hAnsi="Times New Roman" w:cs="Times New Roman"/>
        </w:rPr>
        <w:t xml:space="preserve"> – Kavram </w:t>
      </w:r>
      <w:r w:rsidRPr="00870ED9">
        <w:rPr>
          <w:rFonts w:ascii="Times New Roman" w:hAnsi="Times New Roman" w:cs="Times New Roman"/>
        </w:rPr>
        <w:t>Realizmi</w:t>
      </w:r>
    </w:p>
    <w:p w:rsidR="007B34B4" w:rsidRPr="00870ED9" w:rsidRDefault="007B34B4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870ED9">
        <w:rPr>
          <w:rFonts w:ascii="Times New Roman" w:hAnsi="Times New Roman" w:cs="Times New Roman"/>
        </w:rPr>
        <w:t xml:space="preserve">5.yüzyılda İskenderiye </w:t>
      </w:r>
      <w:r>
        <w:rPr>
          <w:rFonts w:ascii="Times New Roman" w:hAnsi="Times New Roman" w:cs="Times New Roman"/>
        </w:rPr>
        <w:t>Kütüphanesi bilimsel ve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Pr="00C46105">
        <w:rPr>
          <w:rFonts w:ascii="Times New Roman" w:hAnsi="Times New Roman" w:cs="Times New Roman"/>
        </w:rPr>
        <w:t>elsefi</w:t>
      </w:r>
      <w:r>
        <w:rPr>
          <w:rFonts w:ascii="Times New Roman" w:hAnsi="Times New Roman" w:cs="Times New Roman"/>
        </w:rPr>
        <w:t xml:space="preserve"> ç</w:t>
      </w:r>
      <w:r w:rsidRPr="00870ED9">
        <w:rPr>
          <w:rFonts w:ascii="Times New Roman" w:hAnsi="Times New Roman" w:cs="Times New Roman"/>
        </w:rPr>
        <w:t>alışmalarınHıristiyan düşüncesine zarar verdiği gerekçesiyle yakılmış, 6.yüzyılda da Bizans İmparatoru tarafından Pagan Okulu olduğu gerekçesiyle Yunan Akademisi kapatılmıştır</w:t>
      </w:r>
      <w:r>
        <w:rPr>
          <w:rFonts w:ascii="Times New Roman" w:hAnsi="Times New Roman" w:cs="Times New Roman"/>
        </w:rPr>
        <w:t xml:space="preserve">.” </w:t>
      </w:r>
      <w:r w:rsidRPr="00C46105">
        <w:rPr>
          <w:rFonts w:ascii="Times New Roman" w:hAnsi="Times New Roman" w:cs="Times New Roman"/>
          <w:b/>
          <w:bCs/>
        </w:rPr>
        <w:t>Tarihte bu gibi olayların yaşanmasının nedeni olarak aşağıdakilerden hangisi gösterilebilir?</w:t>
      </w:r>
    </w:p>
    <w:p w:rsidR="007B34B4" w:rsidRDefault="007B34B4" w:rsidP="00A86E90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  <w:color w:val="FF0000"/>
        </w:rPr>
        <w:t>Felsefenin tüm alanlarında dinin etkili olmaya başlaması</w:t>
      </w:r>
    </w:p>
    <w:p w:rsidR="007B34B4" w:rsidRPr="0050508A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>Dini inanç ile felsefi düşüncelerin kaynaşması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 xml:space="preserve"> Antik Yunan düşüncesinin akla dayalı sorgulamayı esas alması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 xml:space="preserve"> Bilimin inanca ilişkin bilgileri desteklemesi</w:t>
      </w:r>
    </w:p>
    <w:p w:rsidR="007B34B4" w:rsidRDefault="007B34B4" w:rsidP="00A86E90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 xml:space="preserve"> Tek başına inancın bilgiyi mümkün kıldığının düşünülmesi</w:t>
      </w:r>
    </w:p>
    <w:p w:rsidR="007B34B4" w:rsidRDefault="007B34B4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  <w:b/>
          <w:bCs/>
        </w:rPr>
      </w:pPr>
      <w:r w:rsidRPr="00C46105">
        <w:rPr>
          <w:rFonts w:ascii="Times New Roman" w:hAnsi="Times New Roman" w:cs="Times New Roman"/>
          <w:b/>
          <w:bCs/>
        </w:rPr>
        <w:t>Aşağıdaki görüşlerden hangisinin MS</w:t>
      </w:r>
      <w:r>
        <w:rPr>
          <w:rFonts w:ascii="Times New Roman" w:hAnsi="Times New Roman" w:cs="Times New Roman"/>
          <w:b/>
          <w:bCs/>
        </w:rPr>
        <w:t xml:space="preserve"> 2.yy-15.yy</w:t>
      </w:r>
    </w:p>
    <w:p w:rsidR="007B34B4" w:rsidRPr="00C46105" w:rsidRDefault="007B34B4" w:rsidP="00C50F1A">
      <w:pPr>
        <w:spacing w:after="0" w:line="240" w:lineRule="auto"/>
        <w:ind w:right="-213"/>
        <w:rPr>
          <w:rFonts w:ascii="Times New Roman" w:hAnsi="Times New Roman" w:cs="Times New Roman"/>
          <w:b/>
          <w:bCs/>
        </w:rPr>
      </w:pPr>
      <w:r w:rsidRPr="00C46105">
        <w:rPr>
          <w:rFonts w:ascii="Times New Roman" w:hAnsi="Times New Roman" w:cs="Times New Roman"/>
          <w:b/>
          <w:bCs/>
        </w:rPr>
        <w:t xml:space="preserve">felsefesini etkilediği </w:t>
      </w:r>
      <w:r w:rsidRPr="00C46105">
        <w:rPr>
          <w:rFonts w:ascii="Times New Roman" w:hAnsi="Times New Roman" w:cs="Times New Roman"/>
          <w:b/>
          <w:bCs/>
          <w:u w:val="single"/>
        </w:rPr>
        <w:t>söylenemez</w:t>
      </w:r>
      <w:r w:rsidRPr="00C46105">
        <w:rPr>
          <w:rFonts w:ascii="Times New Roman" w:hAnsi="Times New Roman" w:cs="Times New Roman"/>
          <w:b/>
          <w:bCs/>
        </w:rPr>
        <w:t>?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Epikürosçuluğun dünyevi hazlardan uzak durulması gerektiği düşüncesi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 xml:space="preserve"> Aristoteles mantığının üzerinde durduğu Tanrı’nın varlığına yönelik kanıtlamaları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>Plotinos felsefesinin Tanrı ve ruh kavramları konusundaki düşüncesi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  <w:color w:val="FF0000"/>
        </w:rPr>
      </w:pPr>
      <w:r w:rsidRPr="0050508A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  <w:color w:val="FF0000"/>
        </w:rPr>
        <w:t xml:space="preserve"> Doğa filozoflarının ana maddeye yönelik görüşleri</w:t>
      </w:r>
    </w:p>
    <w:p w:rsidR="007B34B4" w:rsidRPr="00870ED9" w:rsidRDefault="007B34B4" w:rsidP="00C50F1A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50508A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 xml:space="preserve"> Stoa ahlakında yer alan iyiyi seçme özgürlüğü</w:t>
      </w:r>
    </w:p>
    <w:p w:rsidR="007B34B4" w:rsidRDefault="007B34B4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B34B4" w:rsidRPr="00C46105" w:rsidRDefault="007B34B4" w:rsidP="00794776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C46105">
        <w:rPr>
          <w:rFonts w:ascii="Times New Roman" w:hAnsi="Times New Roman" w:cs="Times New Roman"/>
          <w:b/>
          <w:bCs/>
        </w:rPr>
        <w:t>Devleti canlı organizma gibi doğan büyüyen ölen</w:t>
      </w:r>
    </w:p>
    <w:p w:rsidR="007B34B4" w:rsidRPr="00C46105" w:rsidRDefault="007B34B4" w:rsidP="0079477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46105">
        <w:rPr>
          <w:rFonts w:ascii="Times New Roman" w:hAnsi="Times New Roman" w:cs="Times New Roman"/>
          <w:b/>
          <w:bCs/>
        </w:rPr>
        <w:t xml:space="preserve">bir varlık olarak </w:t>
      </w:r>
      <w:r>
        <w:rPr>
          <w:rFonts w:ascii="Times New Roman" w:hAnsi="Times New Roman" w:cs="Times New Roman"/>
          <w:b/>
          <w:bCs/>
        </w:rPr>
        <w:t>düşünen</w:t>
      </w:r>
      <w:r w:rsidRPr="00C46105">
        <w:rPr>
          <w:rFonts w:ascii="Times New Roman" w:hAnsi="Times New Roman" w:cs="Times New Roman"/>
          <w:b/>
          <w:bCs/>
        </w:rPr>
        <w:t xml:space="preserve"> filozof aşağıdakilerden hangisidir?</w:t>
      </w:r>
    </w:p>
    <w:p w:rsidR="007B34B4" w:rsidRDefault="007B34B4" w:rsidP="00794776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Gazali 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 Razi 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>İbn Arabi</w:t>
      </w:r>
    </w:p>
    <w:p w:rsidR="007B34B4" w:rsidRPr="009770CC" w:rsidRDefault="007B34B4" w:rsidP="0079477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F3B49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İbn</w:t>
      </w:r>
      <w:r w:rsidRPr="009770CC">
        <w:rPr>
          <w:rFonts w:ascii="Times New Roman" w:hAnsi="Times New Roman" w:cs="Times New Roman"/>
        </w:rPr>
        <w:t>Becce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E)</w:t>
      </w:r>
      <w:r w:rsidRPr="009770CC">
        <w:rPr>
          <w:rFonts w:ascii="Times New Roman" w:hAnsi="Times New Roman" w:cs="Times New Roman"/>
          <w:color w:val="FF0000"/>
        </w:rPr>
        <w:t>İbn Haldun</w:t>
      </w:r>
    </w:p>
    <w:p w:rsidR="007B34B4" w:rsidRDefault="007B34B4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“Bütün uluslar mutluluğa ulaşmak için birbirlerine</w:t>
      </w:r>
    </w:p>
    <w:p w:rsidR="007B34B4" w:rsidRPr="00C46105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C46105">
        <w:rPr>
          <w:rFonts w:ascii="Times New Roman" w:hAnsi="Times New Roman" w:cs="Times New Roman"/>
        </w:rPr>
        <w:t>yardım ederlerse dünya, erdemli bir dünya olur. En yetkin devlet insanlığı kuşatan dünya devletidir.</w:t>
      </w:r>
      <w:r>
        <w:rPr>
          <w:rFonts w:ascii="Times New Roman" w:hAnsi="Times New Roman" w:cs="Times New Roman"/>
        </w:rPr>
        <w:t>”</w:t>
      </w:r>
      <w:r w:rsidRPr="00C46105">
        <w:rPr>
          <w:rFonts w:ascii="Times New Roman" w:hAnsi="Times New Roman" w:cs="Times New Roman"/>
          <w:b/>
          <w:bCs/>
        </w:rPr>
        <w:t>Farabi’nin bu görüşü felsefenin hangi alanıyla ilgilidir?</w:t>
      </w:r>
      <w:r w:rsidRPr="00C46105">
        <w:rPr>
          <w:rFonts w:ascii="Times New Roman" w:hAnsi="Times New Roman" w:cs="Times New Roman"/>
        </w:rPr>
        <w:br/>
      </w:r>
      <w:r w:rsidRPr="006F3B49">
        <w:rPr>
          <w:rFonts w:ascii="Times New Roman" w:hAnsi="Times New Roman" w:cs="Times New Roman"/>
          <w:b/>
          <w:bCs/>
        </w:rPr>
        <w:t>A)</w:t>
      </w:r>
      <w:r w:rsidRPr="00C46105">
        <w:rPr>
          <w:rFonts w:ascii="Times New Roman" w:hAnsi="Times New Roman" w:cs="Times New Roman"/>
        </w:rPr>
        <w:t xml:space="preserve"> Varlık </w:t>
      </w:r>
      <w:r w:rsidRPr="00C46105"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B)</w:t>
      </w:r>
      <w:r w:rsidRPr="00C46105">
        <w:rPr>
          <w:rFonts w:ascii="Times New Roman" w:hAnsi="Times New Roman" w:cs="Times New Roman"/>
          <w:color w:val="FF0000"/>
        </w:rPr>
        <w:t>Siyaset</w:t>
      </w:r>
      <w:r w:rsidRPr="00C46105"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C)</w:t>
      </w:r>
      <w:r w:rsidRPr="006F3B49">
        <w:rPr>
          <w:rFonts w:ascii="Times New Roman" w:hAnsi="Times New Roman" w:cs="Times New Roman"/>
        </w:rPr>
        <w:t xml:space="preserve"> Din</w:t>
      </w:r>
      <w:r w:rsidRPr="00C46105">
        <w:rPr>
          <w:rFonts w:ascii="Times New Roman" w:hAnsi="Times New Roman" w:cs="Times New Roman"/>
        </w:rPr>
        <w:br/>
      </w:r>
      <w:r w:rsidRPr="006F3B49">
        <w:rPr>
          <w:rFonts w:ascii="Times New Roman" w:hAnsi="Times New Roman" w:cs="Times New Roman"/>
          <w:b/>
          <w:bCs/>
        </w:rPr>
        <w:t>D)</w:t>
      </w:r>
      <w:r w:rsidRPr="00C46105">
        <w:rPr>
          <w:rFonts w:ascii="Times New Roman" w:hAnsi="Times New Roman" w:cs="Times New Roman"/>
        </w:rPr>
        <w:t xml:space="preserve"> Ahlak</w:t>
      </w:r>
      <w:r w:rsidRPr="00C46105"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E)</w:t>
      </w:r>
      <w:r w:rsidRPr="00C46105">
        <w:rPr>
          <w:rFonts w:ascii="Times New Roman" w:hAnsi="Times New Roman" w:cs="Times New Roman"/>
        </w:rPr>
        <w:t xml:space="preserve"> Bilgi</w:t>
      </w:r>
    </w:p>
    <w:p w:rsidR="007B34B4" w:rsidRPr="00870ED9" w:rsidRDefault="007B34B4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B34B4" w:rsidRDefault="007B34B4" w:rsidP="00A86E90">
      <w:pPr>
        <w:pStyle w:val="ListParagraph"/>
        <w:numPr>
          <w:ilvl w:val="0"/>
          <w:numId w:val="4"/>
        </w:numPr>
        <w:spacing w:after="0" w:line="240" w:lineRule="auto"/>
        <w:ind w:left="426" w:right="-71" w:hanging="426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Aşağıdakilerden hang</w:t>
      </w:r>
      <w:r>
        <w:rPr>
          <w:rFonts w:ascii="Times New Roman" w:hAnsi="Times New Roman" w:cs="Times New Roman"/>
        </w:rPr>
        <w:t>isi MÖ 6.yy- MS 2.yy dönemi</w:t>
      </w:r>
    </w:p>
    <w:p w:rsidR="007B34B4" w:rsidRPr="00870ED9" w:rsidRDefault="007B34B4" w:rsidP="00A86E90">
      <w:pPr>
        <w:spacing w:after="0" w:line="240" w:lineRule="auto"/>
        <w:ind w:right="-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A86E90">
        <w:rPr>
          <w:rFonts w:ascii="Times New Roman" w:hAnsi="Times New Roman" w:cs="Times New Roman"/>
        </w:rPr>
        <w:t>le</w:t>
      </w:r>
      <w:r w:rsidRPr="00870ED9">
        <w:rPr>
          <w:rFonts w:ascii="Times New Roman" w:hAnsi="Times New Roman" w:cs="Times New Roman"/>
        </w:rPr>
        <w:t xml:space="preserve">ilgili bir madde </w:t>
      </w:r>
      <w:r w:rsidRPr="00870ED9">
        <w:rPr>
          <w:rFonts w:ascii="Times New Roman" w:hAnsi="Times New Roman" w:cs="Times New Roman"/>
          <w:b/>
          <w:bCs/>
          <w:u w:val="single"/>
        </w:rPr>
        <w:t>değildir</w:t>
      </w:r>
      <w:r w:rsidRPr="00870ED9">
        <w:rPr>
          <w:rFonts w:ascii="Times New Roman" w:hAnsi="Times New Roman" w:cs="Times New Roman"/>
          <w:b/>
          <w:bCs/>
        </w:rPr>
        <w:t>?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İlk neden ve değişim problemi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  <w:color w:val="FF0000"/>
        </w:rPr>
      </w:pP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>Sokrates’in bilgi anlayışı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  <w:color w:val="FF0000"/>
        </w:rPr>
        <w:t>Skolâstik dönem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>Platon’un İdealar Kuramı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Sofistler</w:t>
      </w:r>
      <w:r>
        <w:rPr>
          <w:rFonts w:ascii="Times New Roman" w:hAnsi="Times New Roman" w:cs="Times New Roman"/>
        </w:rPr>
        <w:t>’</w:t>
      </w:r>
      <w:r w:rsidRPr="00870ED9">
        <w:rPr>
          <w:rFonts w:ascii="Times New Roman" w:hAnsi="Times New Roman" w:cs="Times New Roman"/>
        </w:rPr>
        <w:t xml:space="preserve">de bilgi ve ahlak   </w:t>
      </w:r>
    </w:p>
    <w:p w:rsidR="007B34B4" w:rsidRPr="00870ED9" w:rsidRDefault="007B34B4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B34B4" w:rsidRPr="00870ED9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right="-780" w:hanging="426"/>
        <w:rPr>
          <w:rFonts w:ascii="Times New Roman" w:hAnsi="Times New Roman" w:cs="Times New Roman"/>
        </w:rPr>
      </w:pPr>
      <w:r w:rsidRPr="003C62ED">
        <w:rPr>
          <w:rFonts w:ascii="Times New Roman" w:hAnsi="Times New Roman" w:cs="Times New Roman"/>
          <w:b/>
          <w:bCs/>
        </w:rPr>
        <w:t>Platon</w:t>
      </w:r>
      <w:r w:rsidRPr="00870ED9">
        <w:rPr>
          <w:rFonts w:ascii="Times New Roman" w:hAnsi="Times New Roman" w:cs="Times New Roman"/>
        </w:rPr>
        <w:t xml:space="preserve"> ile ilgili verilenlerden hangisi </w:t>
      </w:r>
      <w:r w:rsidRPr="003C62ED">
        <w:rPr>
          <w:rFonts w:ascii="Times New Roman" w:hAnsi="Times New Roman" w:cs="Times New Roman"/>
          <w:b/>
          <w:bCs/>
          <w:u w:val="single"/>
        </w:rPr>
        <w:t>yanlıştır</w:t>
      </w:r>
      <w:r w:rsidRPr="003C62ED">
        <w:rPr>
          <w:rFonts w:ascii="Times New Roman" w:hAnsi="Times New Roman" w:cs="Times New Roman"/>
          <w:b/>
          <w:bCs/>
        </w:rPr>
        <w:t>?</w:t>
      </w:r>
    </w:p>
    <w:p w:rsidR="007B34B4" w:rsidRDefault="007B34B4" w:rsidP="00C50F1A">
      <w:pPr>
        <w:spacing w:after="0" w:line="240" w:lineRule="auto"/>
        <w:ind w:right="-780"/>
        <w:rPr>
          <w:rFonts w:ascii="Times New Roman" w:hAnsi="Times New Roman" w:cs="Times New Roman"/>
          <w:color w:val="FF0000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  <w:color w:val="FF0000"/>
        </w:rPr>
        <w:t xml:space="preserve">Onun </w:t>
      </w:r>
      <w:r>
        <w:rPr>
          <w:rFonts w:ascii="Times New Roman" w:hAnsi="Times New Roman" w:cs="Times New Roman"/>
          <w:color w:val="FF0000"/>
        </w:rPr>
        <w:t xml:space="preserve">yaklaşımı dört neden görüşü </w:t>
      </w:r>
      <w:r w:rsidRPr="00870ED9">
        <w:rPr>
          <w:rFonts w:ascii="Times New Roman" w:hAnsi="Times New Roman" w:cs="Times New Roman"/>
          <w:color w:val="FF0000"/>
        </w:rPr>
        <w:t xml:space="preserve">olarak </w:t>
      </w:r>
      <w:r>
        <w:rPr>
          <w:rFonts w:ascii="Times New Roman" w:hAnsi="Times New Roman" w:cs="Times New Roman"/>
          <w:color w:val="FF0000"/>
        </w:rPr>
        <w:t xml:space="preserve">da </w:t>
      </w:r>
      <w:r w:rsidRPr="00870ED9">
        <w:rPr>
          <w:rFonts w:ascii="Times New Roman" w:hAnsi="Times New Roman" w:cs="Times New Roman"/>
          <w:color w:val="FF0000"/>
        </w:rPr>
        <w:t>bilinir.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>Duyusal alan fenomenlerdir.</w:t>
      </w:r>
    </w:p>
    <w:p w:rsidR="007B34B4" w:rsidRPr="00870ED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>Fenomenler ideaların kopyasıdır.</w:t>
      </w:r>
    </w:p>
    <w:p w:rsidR="007B34B4" w:rsidRPr="006F3B4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  <w:b/>
          <w:bCs/>
        </w:rPr>
      </w:pPr>
      <w:r w:rsidRPr="006F3B49">
        <w:rPr>
          <w:rFonts w:ascii="Times New Roman" w:hAnsi="Times New Roman" w:cs="Times New Roman"/>
          <w:b/>
          <w:bCs/>
        </w:rPr>
        <w:t>D)</w:t>
      </w:r>
      <w:r w:rsidRPr="006F3B49">
        <w:rPr>
          <w:rFonts w:ascii="Times New Roman" w:hAnsi="Times New Roman" w:cs="Times New Roman"/>
        </w:rPr>
        <w:t xml:space="preserve"> Varlık ve bilgi anlayışını mağara benzetmesi ile açıklar.</w:t>
      </w:r>
    </w:p>
    <w:p w:rsidR="007B34B4" w:rsidRPr="006F3B49" w:rsidRDefault="007B34B4" w:rsidP="00C50F1A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6F3B49">
        <w:rPr>
          <w:rFonts w:ascii="Times New Roman" w:hAnsi="Times New Roman" w:cs="Times New Roman"/>
        </w:rPr>
        <w:t xml:space="preserve"> Değişmez gerçeklik alanı idealar dünyasıdır.</w:t>
      </w:r>
    </w:p>
    <w:p w:rsidR="007B34B4" w:rsidRPr="00870ED9" w:rsidRDefault="007B34B4" w:rsidP="00B234C2">
      <w:pPr>
        <w:spacing w:after="0" w:line="240" w:lineRule="auto"/>
        <w:ind w:right="-780"/>
        <w:rPr>
          <w:rFonts w:ascii="Times New Roman" w:hAnsi="Times New Roman" w:cs="Times New Roman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870ED9">
        <w:rPr>
          <w:rFonts w:ascii="Times New Roman" w:hAnsi="Times New Roman" w:cs="Times New Roman"/>
        </w:rPr>
        <w:t>İnsanların zaman içinde d</w:t>
      </w:r>
      <w:r>
        <w:rPr>
          <w:rFonts w:ascii="Times New Roman" w:hAnsi="Times New Roman" w:cs="Times New Roman"/>
        </w:rPr>
        <w:t>avranışları değişse bile</w:t>
      </w:r>
    </w:p>
    <w:p w:rsidR="007B34B4" w:rsidRPr="003C62ED" w:rsidRDefault="007B34B4" w:rsidP="00C50F1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a</w:t>
      </w:r>
      <w:r w:rsidRPr="00870ED9">
        <w:rPr>
          <w:rFonts w:ascii="Times New Roman" w:hAnsi="Times New Roman" w:cs="Times New Roman"/>
        </w:rPr>
        <w:t>hlakideğerlerinin değişmediğini, sorgulanmamış yaşamın yaşamaya değmez olduğunu ve kötülüğün bilgisizlikten kaynaklandığını düşünür.</w:t>
      </w:r>
      <w:r>
        <w:rPr>
          <w:rFonts w:ascii="Times New Roman" w:hAnsi="Times New Roman" w:cs="Times New Roman"/>
        </w:rPr>
        <w:t xml:space="preserve">” </w:t>
      </w:r>
      <w:r w:rsidRPr="003C62ED">
        <w:rPr>
          <w:rFonts w:ascii="Times New Roman" w:hAnsi="Times New Roman" w:cs="Times New Roman"/>
          <w:b/>
          <w:bCs/>
        </w:rPr>
        <w:t>Verilen açıklama hangi Antik Yunan filozofuna aittir?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Platon 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>Aristoteles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C)</w:t>
      </w:r>
      <w:r w:rsidRPr="006F3B49">
        <w:rPr>
          <w:rFonts w:ascii="Times New Roman" w:hAnsi="Times New Roman" w:cs="Times New Roman"/>
        </w:rPr>
        <w:t>Thales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  <w:color w:val="FF0000"/>
        </w:rPr>
        <w:t>Sokrates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Herakleitos</w:t>
      </w:r>
    </w:p>
    <w:p w:rsidR="007B34B4" w:rsidRDefault="007B34B4" w:rsidP="00B234C2">
      <w:pPr>
        <w:spacing w:after="0" w:line="240" w:lineRule="auto"/>
        <w:rPr>
          <w:rFonts w:ascii="Times New Roman" w:hAnsi="Times New Roman" w:cs="Times New Roman"/>
        </w:rPr>
      </w:pPr>
    </w:p>
    <w:p w:rsidR="007B34B4" w:rsidRDefault="007B34B4" w:rsidP="00A86E90">
      <w:pPr>
        <w:pStyle w:val="ListParagraph"/>
        <w:numPr>
          <w:ilvl w:val="0"/>
          <w:numId w:val="4"/>
        </w:numPr>
        <w:spacing w:after="0" w:line="240" w:lineRule="auto"/>
        <w:ind w:left="426" w:right="-213" w:hanging="426"/>
        <w:rPr>
          <w:rFonts w:ascii="Times New Roman" w:hAnsi="Times New Roman" w:cs="Times New Roman"/>
        </w:rPr>
      </w:pPr>
      <w:r w:rsidRPr="003C62ED">
        <w:rPr>
          <w:rFonts w:ascii="Times New Roman" w:hAnsi="Times New Roman" w:cs="Times New Roman"/>
          <w:b/>
          <w:bCs/>
        </w:rPr>
        <w:t>“İnsan her şeyin ölçüsüdür.”</w:t>
      </w:r>
      <w:r w:rsidRPr="00870ED9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iyen filozof</w:t>
      </w:r>
    </w:p>
    <w:p w:rsidR="007B34B4" w:rsidRPr="00870ED9" w:rsidRDefault="007B34B4" w:rsidP="00A86E90">
      <w:pPr>
        <w:spacing w:after="0" w:line="240" w:lineRule="auto"/>
        <w:ind w:right="-213"/>
        <w:rPr>
          <w:rFonts w:ascii="Times New Roman" w:hAnsi="Times New Roman" w:cs="Times New Roman"/>
        </w:rPr>
      </w:pPr>
      <w:r w:rsidRPr="00C50F1A">
        <w:rPr>
          <w:rFonts w:ascii="Times New Roman" w:hAnsi="Times New Roman" w:cs="Times New Roman"/>
          <w:b/>
          <w:bCs/>
        </w:rPr>
        <w:t>Protagoras</w:t>
      </w:r>
      <w:r w:rsidRPr="00870ED9">
        <w:rPr>
          <w:rFonts w:ascii="Times New Roman" w:hAnsi="Times New Roman" w:cs="Times New Roman"/>
        </w:rPr>
        <w:t>aşağıdaki düşüncelerin hangisinin temsilcisidir?</w:t>
      </w:r>
    </w:p>
    <w:p w:rsidR="007B34B4" w:rsidRPr="00870ED9" w:rsidRDefault="007B34B4" w:rsidP="00A86E90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Realizm (Gerçekçilik)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>Nihilizm (Hiççilik)</w:t>
      </w:r>
    </w:p>
    <w:p w:rsidR="007B34B4" w:rsidRPr="00870ED9" w:rsidRDefault="007B34B4" w:rsidP="00A86E90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>Rasyonalizm (Akılcılık)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>İdealizm (Düşüncecilik)</w:t>
      </w:r>
    </w:p>
    <w:p w:rsidR="007B34B4" w:rsidRPr="00870ED9" w:rsidRDefault="007B34B4" w:rsidP="00A86E90">
      <w:pPr>
        <w:spacing w:after="0" w:line="240" w:lineRule="auto"/>
        <w:ind w:right="-780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  <w:color w:val="FF0000"/>
        </w:rPr>
        <w:t>Rölativizm (Görecelilik)</w:t>
      </w:r>
    </w:p>
    <w:p w:rsidR="007B34B4" w:rsidRPr="00870ED9" w:rsidRDefault="007B34B4" w:rsidP="00B234C2">
      <w:pPr>
        <w:spacing w:after="0" w:line="240" w:lineRule="auto"/>
        <w:rPr>
          <w:rFonts w:ascii="Times New Roman" w:hAnsi="Times New Roman" w:cs="Times New Roman"/>
        </w:rPr>
      </w:pPr>
    </w:p>
    <w:p w:rsidR="007B34B4" w:rsidRDefault="007B34B4" w:rsidP="00C50F1A">
      <w:pPr>
        <w:spacing w:after="0" w:line="240" w:lineRule="auto"/>
        <w:ind w:right="282"/>
        <w:rPr>
          <w:rFonts w:ascii="Times New Roman" w:hAnsi="Times New Roman" w:cs="Times New Roman"/>
          <w:lang w:eastAsia="en-US"/>
        </w:rPr>
      </w:pPr>
      <w:r w:rsidRPr="00870ED9">
        <w:rPr>
          <w:rFonts w:ascii="Times New Roman" w:hAnsi="Times New Roman" w:cs="Times New Roman"/>
          <w:b/>
          <w:bCs/>
          <w:lang w:eastAsia="en-US"/>
        </w:rPr>
        <w:t>-</w:t>
      </w:r>
      <w:r w:rsidRPr="00870ED9">
        <w:rPr>
          <w:rFonts w:ascii="Times New Roman" w:hAnsi="Times New Roman" w:cs="Times New Roman"/>
          <w:lang w:eastAsia="en-US"/>
        </w:rPr>
        <w:t>Bilgi insana göredir.</w:t>
      </w:r>
    </w:p>
    <w:p w:rsidR="007B34B4" w:rsidRDefault="007B34B4" w:rsidP="00C50F1A">
      <w:pPr>
        <w:spacing w:after="0" w:line="240" w:lineRule="auto"/>
        <w:ind w:right="282"/>
        <w:rPr>
          <w:rFonts w:ascii="Times New Roman" w:hAnsi="Times New Roman" w:cs="Times New Roman"/>
          <w:lang w:eastAsia="en-US"/>
        </w:rPr>
      </w:pPr>
      <w:r w:rsidRPr="00870ED9">
        <w:rPr>
          <w:rFonts w:ascii="Times New Roman" w:hAnsi="Times New Roman" w:cs="Times New Roman"/>
          <w:lang w:eastAsia="en-US"/>
        </w:rPr>
        <w:t>-Doğru bilgiye ulaşmak imkânsızdır.</w:t>
      </w:r>
    </w:p>
    <w:p w:rsidR="007B34B4" w:rsidRPr="00870ED9" w:rsidRDefault="007B34B4" w:rsidP="00C50F1A">
      <w:pPr>
        <w:spacing w:after="0" w:line="240" w:lineRule="auto"/>
        <w:ind w:right="282"/>
        <w:rPr>
          <w:rFonts w:ascii="Times New Roman" w:hAnsi="Times New Roman" w:cs="Times New Roman"/>
          <w:lang w:eastAsia="en-US"/>
        </w:rPr>
      </w:pPr>
      <w:r w:rsidRPr="00870ED9">
        <w:rPr>
          <w:rFonts w:ascii="Times New Roman" w:hAnsi="Times New Roman" w:cs="Times New Roman"/>
          <w:lang w:eastAsia="en-US"/>
        </w:rPr>
        <w:t>-Bilgiye ulaşılsa bile, başkasına aktarılamaz.</w:t>
      </w:r>
    </w:p>
    <w:p w:rsidR="007B34B4" w:rsidRPr="00870ED9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right="71" w:hanging="426"/>
        <w:rPr>
          <w:rFonts w:ascii="Times New Roman" w:hAnsi="Times New Roman" w:cs="Times New Roman"/>
          <w:b/>
          <w:bCs/>
        </w:rPr>
      </w:pPr>
      <w:r w:rsidRPr="00870ED9">
        <w:rPr>
          <w:rFonts w:ascii="Times New Roman" w:hAnsi="Times New Roman" w:cs="Times New Roman"/>
          <w:b/>
          <w:bCs/>
        </w:rPr>
        <w:t>Bu görüşler</w:t>
      </w:r>
      <w:r>
        <w:rPr>
          <w:rFonts w:ascii="Times New Roman" w:hAnsi="Times New Roman" w:cs="Times New Roman"/>
          <w:b/>
          <w:bCs/>
        </w:rPr>
        <w:t xml:space="preserve"> aşağıdaki ekollerden hangisine</w:t>
      </w:r>
    </w:p>
    <w:p w:rsidR="007B34B4" w:rsidRPr="00870ED9" w:rsidRDefault="007B34B4" w:rsidP="00C50F1A">
      <w:pPr>
        <w:spacing w:after="0" w:line="240" w:lineRule="auto"/>
        <w:ind w:right="71"/>
        <w:rPr>
          <w:rFonts w:ascii="Times New Roman" w:hAnsi="Times New Roman" w:cs="Times New Roman"/>
          <w:b/>
          <w:bCs/>
        </w:rPr>
      </w:pPr>
      <w:r w:rsidRPr="00870ED9">
        <w:rPr>
          <w:rFonts w:ascii="Times New Roman" w:hAnsi="Times New Roman" w:cs="Times New Roman"/>
          <w:b/>
          <w:bCs/>
        </w:rPr>
        <w:t>aittir?</w:t>
      </w:r>
    </w:p>
    <w:p w:rsidR="007B34B4" w:rsidRDefault="007B34B4" w:rsidP="00C50F1A">
      <w:pPr>
        <w:spacing w:after="0" w:line="240" w:lineRule="auto"/>
        <w:ind w:right="282"/>
        <w:rPr>
          <w:rFonts w:ascii="Times New Roman" w:hAnsi="Times New Roman" w:cs="Times New Roman"/>
          <w:b/>
          <w:bCs/>
          <w:color w:val="000000"/>
          <w:lang w:eastAsia="en-US"/>
        </w:rPr>
      </w:pPr>
      <w:r w:rsidRPr="006F3B49">
        <w:rPr>
          <w:rFonts w:ascii="Times New Roman" w:hAnsi="Times New Roman" w:cs="Times New Roman"/>
          <w:b/>
          <w:bCs/>
          <w:lang w:eastAsia="en-US"/>
        </w:rPr>
        <w:t>A)</w:t>
      </w:r>
      <w:r w:rsidRPr="00870ED9">
        <w:rPr>
          <w:rFonts w:ascii="Times New Roman" w:hAnsi="Times New Roman" w:cs="Times New Roman"/>
          <w:lang w:eastAsia="en-US"/>
        </w:rPr>
        <w:t>Monistler</w:t>
      </w:r>
      <w:r>
        <w:rPr>
          <w:rFonts w:ascii="Times New Roman" w:hAnsi="Times New Roman" w:cs="Times New Roman"/>
          <w:lang w:eastAsia="en-US"/>
        </w:rPr>
        <w:tab/>
      </w:r>
      <w:r w:rsidRPr="006F3B49">
        <w:rPr>
          <w:rFonts w:ascii="Times New Roman" w:hAnsi="Times New Roman" w:cs="Times New Roman"/>
          <w:b/>
          <w:bCs/>
          <w:lang w:eastAsia="en-US"/>
        </w:rPr>
        <w:t>B)</w:t>
      </w:r>
      <w:r w:rsidRPr="00870ED9">
        <w:rPr>
          <w:rFonts w:ascii="Times New Roman" w:hAnsi="Times New Roman" w:cs="Times New Roman"/>
          <w:color w:val="FF0000"/>
          <w:lang w:eastAsia="en-US"/>
        </w:rPr>
        <w:t>Sofistler</w:t>
      </w:r>
      <w:r>
        <w:rPr>
          <w:rFonts w:ascii="Times New Roman" w:hAnsi="Times New Roman" w:cs="Times New Roman"/>
          <w:lang w:eastAsia="en-US"/>
        </w:rPr>
        <w:tab/>
      </w:r>
      <w:r w:rsidRPr="006F3B49">
        <w:rPr>
          <w:rFonts w:ascii="Times New Roman" w:hAnsi="Times New Roman" w:cs="Times New Roman"/>
          <w:b/>
          <w:bCs/>
          <w:lang w:eastAsia="en-US"/>
        </w:rPr>
        <w:t>C)</w:t>
      </w:r>
      <w:r w:rsidRPr="00870ED9">
        <w:rPr>
          <w:rFonts w:ascii="Times New Roman" w:hAnsi="Times New Roman" w:cs="Times New Roman"/>
          <w:lang w:eastAsia="en-US"/>
        </w:rPr>
        <w:t>Plüralistler</w:t>
      </w:r>
    </w:p>
    <w:p w:rsidR="007B34B4" w:rsidRPr="00870ED9" w:rsidRDefault="007B34B4" w:rsidP="00C50F1A">
      <w:pPr>
        <w:spacing w:after="0" w:line="240" w:lineRule="auto"/>
        <w:ind w:right="282"/>
        <w:rPr>
          <w:rFonts w:ascii="Times New Roman" w:hAnsi="Times New Roman" w:cs="Times New Roman"/>
          <w:lang w:eastAsia="en-US"/>
        </w:rPr>
      </w:pPr>
      <w:r w:rsidRPr="006F3B49">
        <w:rPr>
          <w:rFonts w:ascii="Times New Roman" w:hAnsi="Times New Roman" w:cs="Times New Roman"/>
          <w:b/>
          <w:bCs/>
          <w:lang w:eastAsia="en-US"/>
        </w:rPr>
        <w:t>D)</w:t>
      </w:r>
      <w:r w:rsidRPr="00870ED9">
        <w:rPr>
          <w:rFonts w:ascii="Times New Roman" w:hAnsi="Times New Roman" w:cs="Times New Roman"/>
          <w:lang w:eastAsia="en-US"/>
        </w:rPr>
        <w:t>Sezgiciler</w:t>
      </w:r>
      <w:r>
        <w:rPr>
          <w:rFonts w:ascii="Times New Roman" w:hAnsi="Times New Roman" w:cs="Times New Roman"/>
          <w:lang w:eastAsia="en-US"/>
        </w:rPr>
        <w:tab/>
      </w:r>
      <w:r w:rsidRPr="006F3B49">
        <w:rPr>
          <w:rFonts w:ascii="Times New Roman" w:hAnsi="Times New Roman" w:cs="Times New Roman"/>
          <w:b/>
          <w:bCs/>
          <w:lang w:eastAsia="en-US"/>
        </w:rPr>
        <w:t>E)</w:t>
      </w:r>
      <w:r w:rsidRPr="00870ED9">
        <w:rPr>
          <w:rFonts w:ascii="Times New Roman" w:hAnsi="Times New Roman" w:cs="Times New Roman"/>
          <w:lang w:eastAsia="en-US"/>
        </w:rPr>
        <w:t>Atomcu filozoflar</w:t>
      </w:r>
    </w:p>
    <w:p w:rsidR="007B34B4" w:rsidRDefault="007B34B4" w:rsidP="007A7D99">
      <w:pPr>
        <w:spacing w:after="0" w:line="240" w:lineRule="auto"/>
        <w:rPr>
          <w:rFonts w:ascii="Times New Roman" w:hAnsi="Times New Roman" w:cs="Times New Roman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3C62ED">
        <w:rPr>
          <w:rFonts w:ascii="Times New Roman" w:hAnsi="Times New Roman" w:cs="Times New Roman"/>
          <w:b/>
          <w:bCs/>
        </w:rPr>
        <w:t>Aristoteles’e</w:t>
      </w:r>
      <w:r w:rsidRPr="00870ED9">
        <w:rPr>
          <w:rFonts w:ascii="Times New Roman" w:hAnsi="Times New Roman" w:cs="Times New Roman"/>
        </w:rPr>
        <w:t xml:space="preserve"> göre her şe</w:t>
      </w:r>
      <w:r>
        <w:rPr>
          <w:rFonts w:ascii="Times New Roman" w:hAnsi="Times New Roman" w:cs="Times New Roman"/>
        </w:rPr>
        <w:t>yin orta yolu insan için</w:t>
      </w:r>
    </w:p>
    <w:p w:rsidR="007B34B4" w:rsidRPr="00C50F1A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C50F1A">
        <w:rPr>
          <w:rFonts w:ascii="Times New Roman" w:hAnsi="Times New Roman" w:cs="Times New Roman"/>
        </w:rPr>
        <w:t>yi</w:t>
      </w:r>
      <w:r>
        <w:rPr>
          <w:rFonts w:ascii="Times New Roman" w:hAnsi="Times New Roman" w:cs="Times New Roman"/>
        </w:rPr>
        <w:t xml:space="preserve"> ve </w:t>
      </w:r>
      <w:r w:rsidRPr="00870ED9">
        <w:rPr>
          <w:rFonts w:ascii="Times New Roman" w:hAnsi="Times New Roman" w:cs="Times New Roman"/>
        </w:rPr>
        <w:t>erdemli olandır. Orta yol, herhangi bir şeyin ne fazlasını ne de azını istemektir.</w:t>
      </w:r>
      <w:r>
        <w:rPr>
          <w:rFonts w:ascii="Times New Roman" w:hAnsi="Times New Roman" w:cs="Times New Roman"/>
        </w:rPr>
        <w:t xml:space="preserve">” </w:t>
      </w:r>
      <w:r w:rsidRPr="003C62ED">
        <w:rPr>
          <w:rFonts w:ascii="Times New Roman" w:hAnsi="Times New Roman" w:cs="Times New Roman"/>
          <w:b/>
          <w:bCs/>
        </w:rPr>
        <w:t>Aşağıdaki atasözlerinden hangisi Aristoteles’in bu görüşüne uygundur?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 xml:space="preserve"> Acıkan doymam, susayan kanmam sanır.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 xml:space="preserve"> Kazma elin kuyusunu, kazarlar kuyunu.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  <w:color w:val="FF0000"/>
        </w:rPr>
        <w:t>Alçak yerde yatma sel alır, yüksek yerde yatma yel alır.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 xml:space="preserve"> Damdan düşen damdan düşenin hâlini bilir.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Bakarsan bağ olur, bakmazsan dağ olur.</w:t>
      </w:r>
    </w:p>
    <w:p w:rsidR="007B34B4" w:rsidRPr="00A86E90" w:rsidRDefault="007B34B4" w:rsidP="00B234C2">
      <w:pPr>
        <w:pStyle w:val="ListParagraph"/>
        <w:spacing w:after="0" w:line="240" w:lineRule="auto"/>
        <w:ind w:left="450"/>
        <w:rPr>
          <w:rFonts w:ascii="Times New Roman" w:hAnsi="Times New Roman" w:cs="Times New Roman"/>
          <w:sz w:val="16"/>
          <w:szCs w:val="16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3C62ED">
        <w:rPr>
          <w:rFonts w:ascii="Times New Roman" w:hAnsi="Times New Roman" w:cs="Times New Roman"/>
          <w:b/>
          <w:bCs/>
        </w:rPr>
        <w:t>Platon</w:t>
      </w:r>
      <w:r w:rsidRPr="00870ED9">
        <w:rPr>
          <w:rFonts w:ascii="Times New Roman" w:hAnsi="Times New Roman" w:cs="Times New Roman"/>
        </w:rPr>
        <w:t xml:space="preserve"> ünlü</w:t>
      </w:r>
      <w:r>
        <w:rPr>
          <w:rFonts w:ascii="Times New Roman" w:hAnsi="Times New Roman" w:cs="Times New Roman"/>
        </w:rPr>
        <w:t xml:space="preserve"> mağara benzetmesinde dünyadaki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870ED9">
        <w:rPr>
          <w:rFonts w:ascii="Times New Roman" w:hAnsi="Times New Roman" w:cs="Times New Roman"/>
        </w:rPr>
        <w:t>varlıkları, ideaların yansıy</w:t>
      </w:r>
      <w:r>
        <w:rPr>
          <w:rFonts w:ascii="Times New Roman" w:hAnsi="Times New Roman" w:cs="Times New Roman"/>
        </w:rPr>
        <w:t>an gölgeleri olarak tasarlar. O</w:t>
      </w:r>
      <w:r w:rsidRPr="00870ED9">
        <w:rPr>
          <w:rFonts w:ascii="Times New Roman" w:hAnsi="Times New Roman" w:cs="Times New Roman"/>
        </w:rPr>
        <w:t>na göre dünyanın maddi ve bireysel varlıkları eksik, yetersiz ve olumsuz özelliklere sahip oldukları için asıl varlık olamazlar.</w:t>
      </w:r>
      <w:r>
        <w:rPr>
          <w:rFonts w:ascii="Times New Roman" w:hAnsi="Times New Roman" w:cs="Times New Roman"/>
        </w:rPr>
        <w:t xml:space="preserve">” </w:t>
      </w:r>
      <w:r w:rsidRPr="003C62ED">
        <w:rPr>
          <w:rFonts w:ascii="Times New Roman" w:hAnsi="Times New Roman" w:cs="Times New Roman"/>
          <w:b/>
          <w:bCs/>
        </w:rPr>
        <w:t xml:space="preserve">Buna göre idea ile ilgili aşağıdaki yargılardan hangisine </w:t>
      </w:r>
      <w:r w:rsidRPr="003C62ED">
        <w:rPr>
          <w:rFonts w:ascii="Times New Roman" w:hAnsi="Times New Roman" w:cs="Times New Roman"/>
          <w:b/>
          <w:bCs/>
          <w:u w:val="single"/>
        </w:rPr>
        <w:t>ulaşılamaz</w:t>
      </w:r>
      <w:r w:rsidRPr="003C62ED">
        <w:rPr>
          <w:rFonts w:ascii="Times New Roman" w:hAnsi="Times New Roman" w:cs="Times New Roman"/>
          <w:b/>
          <w:bCs/>
        </w:rPr>
        <w:t>?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  <w:color w:val="FF0000"/>
        </w:rPr>
        <w:t>Bilgisine deneyim ile ulaşılır.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 xml:space="preserve"> Kusursuz niteliktedir.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 xml:space="preserve"> Soyut yapıdadır.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>Zihinsel alanda yer alır.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 xml:space="preserve"> Asıl gerçek varlıklardır.</w:t>
      </w:r>
    </w:p>
    <w:p w:rsidR="007B34B4" w:rsidRPr="00A86E90" w:rsidRDefault="007B34B4" w:rsidP="00B234C2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16"/>
          <w:szCs w:val="16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870ED9">
        <w:rPr>
          <w:rFonts w:ascii="Times New Roman" w:hAnsi="Times New Roman" w:cs="Times New Roman"/>
        </w:rPr>
        <w:t>Daha ön</w:t>
      </w:r>
      <w:r>
        <w:rPr>
          <w:rFonts w:ascii="Times New Roman" w:hAnsi="Times New Roman" w:cs="Times New Roman"/>
        </w:rPr>
        <w:t>ceden Yunan filozofları doğayla</w:t>
      </w:r>
    </w:p>
    <w:p w:rsidR="007B34B4" w:rsidRPr="003C62ED" w:rsidRDefault="007B34B4" w:rsidP="00C50F1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62ED">
        <w:rPr>
          <w:rFonts w:ascii="Times New Roman" w:hAnsi="Times New Roman" w:cs="Times New Roman"/>
        </w:rPr>
        <w:t>ilgilenirken,</w:t>
      </w:r>
      <w:r w:rsidRPr="00870ED9">
        <w:rPr>
          <w:rFonts w:ascii="Times New Roman" w:hAnsi="Times New Roman" w:cs="Times New Roman"/>
        </w:rPr>
        <w:t xml:space="preserve">MÖ 5.yüzyıldan itibaren </w:t>
      </w:r>
      <w:r w:rsidRPr="003C62ED">
        <w:rPr>
          <w:rFonts w:ascii="Times New Roman" w:hAnsi="Times New Roman" w:cs="Times New Roman"/>
          <w:b/>
          <w:bCs/>
        </w:rPr>
        <w:t>Sofistler</w:t>
      </w:r>
      <w:r w:rsidRPr="00870ED9">
        <w:rPr>
          <w:rFonts w:ascii="Times New Roman" w:hAnsi="Times New Roman" w:cs="Times New Roman"/>
        </w:rPr>
        <w:t xml:space="preserve"> felsefenin merkezine insanı, değerleri, ahlakı ve toplumu koymuşlardır. Çünkü bu yüzyılda Yunan toplumu demokratik bir yönetim şekline kavuşmuştur.</w:t>
      </w:r>
      <w:r>
        <w:rPr>
          <w:rFonts w:ascii="Times New Roman" w:hAnsi="Times New Roman" w:cs="Times New Roman"/>
        </w:rPr>
        <w:t xml:space="preserve">” </w:t>
      </w:r>
      <w:r w:rsidRPr="003C62ED">
        <w:rPr>
          <w:rFonts w:ascii="Times New Roman" w:hAnsi="Times New Roman" w:cs="Times New Roman"/>
          <w:b/>
          <w:bCs/>
        </w:rPr>
        <w:t>Buna dayanarak felsefe hakkında aşağıdaki yargılardan hangisine ulaşılabilir?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Felsefe, doğa olayları ile birlikte toplumsal olaylar üzerine de sorgulama yapar.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 xml:space="preserve"> Felsefe kendi çağının ötesinde bir düşünme biçimine sahiptir.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 xml:space="preserve"> Felsefe değerler konusunda olması gerekeni temele alan düşünme biçimidir.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  <w:color w:val="FF0000"/>
        </w:rPr>
        <w:t>Felsefe, yaşanılan çağın olay ve koşullarından etkilenir.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Felsefe temellendirmeye dayalı bir disiplindir.</w:t>
      </w:r>
    </w:p>
    <w:p w:rsidR="007B34B4" w:rsidRPr="00A86E90" w:rsidRDefault="007B34B4" w:rsidP="00B234C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B34B4" w:rsidRPr="003C62ED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3C62ED">
        <w:rPr>
          <w:rFonts w:ascii="Times New Roman" w:hAnsi="Times New Roman" w:cs="Times New Roman"/>
          <w:b/>
          <w:bCs/>
        </w:rPr>
        <w:t>“Akıl almaz (saçma) olduğu için inanıyorum.”</w:t>
      </w:r>
    </w:p>
    <w:p w:rsidR="007B34B4" w:rsidRPr="003C62ED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3C62ED">
        <w:rPr>
          <w:rFonts w:ascii="Times New Roman" w:hAnsi="Times New Roman" w:cs="Times New Roman"/>
        </w:rPr>
        <w:t xml:space="preserve">yargısında bulunan Hristiyan düşünürü </w:t>
      </w:r>
      <w:r w:rsidRPr="003C62ED">
        <w:rPr>
          <w:rFonts w:ascii="Times New Roman" w:hAnsi="Times New Roman" w:cs="Times New Roman"/>
          <w:b/>
          <w:bCs/>
        </w:rPr>
        <w:t>Tertullian</w:t>
      </w:r>
      <w:r>
        <w:rPr>
          <w:rFonts w:ascii="Times New Roman" w:hAnsi="Times New Roman" w:cs="Times New Roman"/>
        </w:rPr>
        <w:t xml:space="preserve"> neyi vurgulam</w:t>
      </w:r>
      <w:r w:rsidRPr="003C62ED">
        <w:rPr>
          <w:rFonts w:ascii="Times New Roman" w:hAnsi="Times New Roman" w:cs="Times New Roman"/>
        </w:rPr>
        <w:t>ıştır?</w:t>
      </w:r>
    </w:p>
    <w:p w:rsidR="007B34B4" w:rsidRDefault="007B34B4" w:rsidP="00943B54">
      <w:pPr>
        <w:spacing w:after="0" w:line="240" w:lineRule="auto"/>
        <w:ind w:right="-355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6F3B49">
        <w:rPr>
          <w:rFonts w:ascii="Times New Roman" w:hAnsi="Times New Roman" w:cs="Times New Roman"/>
        </w:rPr>
        <w:t xml:space="preserve"> İnancın önemsizliğini</w:t>
      </w:r>
      <w:r w:rsidRPr="006F3B49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Akıl ile inancın uyumunu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>Aklın önemini</w:t>
      </w:r>
      <w:r w:rsidRPr="006F3B49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 xml:space="preserve">Tanrının olmadığını </w:t>
      </w:r>
    </w:p>
    <w:p w:rsidR="007B34B4" w:rsidRPr="00870ED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>
        <w:rPr>
          <w:rFonts w:ascii="Times New Roman" w:hAnsi="Times New Roman" w:cs="Times New Roman"/>
          <w:color w:val="FF0000"/>
        </w:rPr>
        <w:t>Aklın yetersizliğini</w:t>
      </w:r>
    </w:p>
    <w:p w:rsidR="007B34B4" w:rsidRPr="00A86E90" w:rsidRDefault="007B34B4" w:rsidP="00B234C2">
      <w:pPr>
        <w:spacing w:after="0" w:line="240" w:lineRule="auto"/>
        <w:ind w:left="90"/>
        <w:rPr>
          <w:rFonts w:ascii="Times New Roman" w:hAnsi="Times New Roman" w:cs="Times New Roman"/>
          <w:sz w:val="16"/>
          <w:szCs w:val="16"/>
        </w:rPr>
      </w:pPr>
    </w:p>
    <w:p w:rsidR="007B34B4" w:rsidRDefault="007B34B4" w:rsidP="00C50F1A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“MS 2.yy-15.yy felsefesi bir dine inananların, bir</w:t>
      </w:r>
    </w:p>
    <w:p w:rsidR="007B34B4" w:rsidRPr="00794776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794776">
        <w:rPr>
          <w:rFonts w:ascii="Times New Roman" w:hAnsi="Times New Roman" w:cs="Times New Roman"/>
        </w:rPr>
        <w:t>peygamber etrafında toplananların felsefesi olarak karşımıza çıkar. Bu durum söz konusu felsefenin orta çağ kültürünü, içindeki yerini ve içeriğini belirlemede çok etkili olur.</w:t>
      </w:r>
      <w:r>
        <w:rPr>
          <w:rFonts w:ascii="Times New Roman" w:hAnsi="Times New Roman" w:cs="Times New Roman"/>
        </w:rPr>
        <w:t>”</w:t>
      </w:r>
      <w:r w:rsidRPr="00794776">
        <w:rPr>
          <w:rFonts w:ascii="Times New Roman" w:hAnsi="Times New Roman" w:cs="Times New Roman"/>
          <w:b/>
          <w:bCs/>
        </w:rPr>
        <w:t>Parçaya göre, MS 2.yy-15.yy felsefesinin şekillenmesinde aşağıdakilerden hangisi belirleyici olmuştur?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 xml:space="preserve">Eleştirel düşünce </w:t>
      </w:r>
      <w:r w:rsidRPr="00870ED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B)</w:t>
      </w:r>
      <w:r w:rsidRPr="006F3B49">
        <w:rPr>
          <w:rFonts w:ascii="Times New Roman" w:hAnsi="Times New Roman" w:cs="Times New Roman"/>
          <w:color w:val="FF0000"/>
        </w:rPr>
        <w:t>İnanç esasları</w:t>
      </w:r>
    </w:p>
    <w:p w:rsidR="007B34B4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</w:rPr>
        <w:t xml:space="preserve">Bilimsel gelişmeler   </w:t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>Kültürel etkileşim</w:t>
      </w:r>
    </w:p>
    <w:p w:rsidR="007B34B4" w:rsidRPr="006F3B49" w:rsidRDefault="007B34B4" w:rsidP="00C50F1A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6F3B49">
        <w:rPr>
          <w:rFonts w:ascii="Times New Roman" w:hAnsi="Times New Roman" w:cs="Times New Roman"/>
        </w:rPr>
        <w:t xml:space="preserve"> Ekonomik faaliyetler      </w:t>
      </w:r>
    </w:p>
    <w:p w:rsidR="007B34B4" w:rsidRPr="00A86E90" w:rsidRDefault="007B34B4" w:rsidP="00B234C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B34B4" w:rsidRPr="003C62ED" w:rsidRDefault="007B34B4" w:rsidP="00A86E90">
      <w:pPr>
        <w:pStyle w:val="ListParagraph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3C62ED">
        <w:rPr>
          <w:rFonts w:ascii="Times New Roman" w:hAnsi="Times New Roman" w:cs="Times New Roman"/>
          <w:b/>
          <w:bCs/>
        </w:rPr>
        <w:t>El Kindi</w:t>
      </w:r>
      <w:r w:rsidRPr="00870ED9">
        <w:rPr>
          <w:rFonts w:ascii="Times New Roman" w:hAnsi="Times New Roman" w:cs="Times New Roman"/>
        </w:rPr>
        <w:t xml:space="preserve"> yaratıcının varlığını kanıtlamak için</w:t>
      </w:r>
    </w:p>
    <w:p w:rsidR="007B34B4" w:rsidRPr="003C62ED" w:rsidRDefault="007B34B4" w:rsidP="00A86E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62ED">
        <w:rPr>
          <w:rFonts w:ascii="Times New Roman" w:hAnsi="Times New Roman" w:cs="Times New Roman"/>
          <w:b/>
          <w:bCs/>
        </w:rPr>
        <w:t>“hudûsdeliline”</w:t>
      </w:r>
      <w:r w:rsidRPr="00870ED9">
        <w:rPr>
          <w:rFonts w:ascii="Times New Roman" w:hAnsi="Times New Roman" w:cs="Times New Roman"/>
        </w:rPr>
        <w:t xml:space="preserve"> başvurur. Hudûs ne demektir?</w:t>
      </w:r>
    </w:p>
    <w:p w:rsidR="007B34B4" w:rsidRPr="0040555A" w:rsidRDefault="007B34B4" w:rsidP="00A86E9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F3B49">
        <w:rPr>
          <w:rFonts w:ascii="Times New Roman" w:hAnsi="Times New Roman" w:cs="Times New Roman"/>
          <w:b/>
          <w:bCs/>
        </w:rPr>
        <w:t>A)</w:t>
      </w:r>
      <w:r w:rsidRPr="00870ED9">
        <w:rPr>
          <w:rFonts w:ascii="Times New Roman" w:hAnsi="Times New Roman" w:cs="Times New Roman"/>
        </w:rPr>
        <w:t>Ezeli ve ebedi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 w:rsidRPr="006F3B49">
        <w:rPr>
          <w:rFonts w:ascii="Times New Roman" w:hAnsi="Times New Roman" w:cs="Times New Roman"/>
          <w:b/>
          <w:bCs/>
        </w:rPr>
        <w:t>B)</w:t>
      </w:r>
      <w:r w:rsidRPr="00870ED9">
        <w:rPr>
          <w:rFonts w:ascii="Times New Roman" w:hAnsi="Times New Roman" w:cs="Times New Roman"/>
        </w:rPr>
        <w:t xml:space="preserve"> Zorunlu varlık</w:t>
      </w:r>
    </w:p>
    <w:p w:rsidR="007B34B4" w:rsidRPr="00870ED9" w:rsidRDefault="007B34B4" w:rsidP="00A86E90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C)</w:t>
      </w:r>
      <w:r w:rsidRPr="00870ED9">
        <w:rPr>
          <w:rFonts w:ascii="Times New Roman" w:hAnsi="Times New Roman" w:cs="Times New Roman"/>
          <w:color w:val="FF0000"/>
        </w:rPr>
        <w:t>Sonradan yaratılan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F3B49">
        <w:rPr>
          <w:rFonts w:ascii="Times New Roman" w:hAnsi="Times New Roman" w:cs="Times New Roman"/>
          <w:b/>
          <w:bCs/>
        </w:rPr>
        <w:t>D)</w:t>
      </w:r>
      <w:r w:rsidRPr="00870ED9">
        <w:rPr>
          <w:rFonts w:ascii="Times New Roman" w:hAnsi="Times New Roman" w:cs="Times New Roman"/>
        </w:rPr>
        <w:t xml:space="preserve"> Düzen ve uyum</w:t>
      </w:r>
    </w:p>
    <w:p w:rsidR="007B34B4" w:rsidRPr="00870ED9" w:rsidRDefault="007B34B4" w:rsidP="00B234C2">
      <w:pPr>
        <w:spacing w:after="0" w:line="240" w:lineRule="auto"/>
        <w:rPr>
          <w:rFonts w:ascii="Times New Roman" w:hAnsi="Times New Roman" w:cs="Times New Roman"/>
        </w:rPr>
      </w:pPr>
      <w:r w:rsidRPr="006F3B49">
        <w:rPr>
          <w:rFonts w:ascii="Times New Roman" w:hAnsi="Times New Roman" w:cs="Times New Roman"/>
          <w:b/>
          <w:bCs/>
        </w:rPr>
        <w:t>E)</w:t>
      </w:r>
      <w:r w:rsidRPr="00870ED9">
        <w:rPr>
          <w:rFonts w:ascii="Times New Roman" w:hAnsi="Times New Roman" w:cs="Times New Roman"/>
        </w:rPr>
        <w:t>Kadim (öncesiz)</w:t>
      </w:r>
    </w:p>
    <w:sectPr w:rsidR="007B34B4" w:rsidRPr="00870ED9" w:rsidSect="00870ED9">
      <w:pgSz w:w="11906" w:h="16838"/>
      <w:pgMar w:top="426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B94"/>
    <w:multiLevelType w:val="hybridMultilevel"/>
    <w:tmpl w:val="B6F2FFA2"/>
    <w:lvl w:ilvl="0" w:tplc="38CC70A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F88"/>
    <w:multiLevelType w:val="hybridMultilevel"/>
    <w:tmpl w:val="F170E586"/>
    <w:lvl w:ilvl="0" w:tplc="BA9A5D22">
      <w:start w:val="40"/>
      <w:numFmt w:val="decimal"/>
      <w:lvlText w:val="%1)"/>
      <w:lvlJc w:val="left"/>
      <w:pPr>
        <w:ind w:left="1212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>
      <w:start w:val="1"/>
      <w:numFmt w:val="decimal"/>
      <w:lvlText w:val="%4."/>
      <w:lvlJc w:val="left"/>
      <w:pPr>
        <w:ind w:left="3306" w:hanging="360"/>
      </w:pPr>
    </w:lvl>
    <w:lvl w:ilvl="4" w:tplc="041F0019">
      <w:start w:val="1"/>
      <w:numFmt w:val="lowerLetter"/>
      <w:lvlText w:val="%5."/>
      <w:lvlJc w:val="left"/>
      <w:pPr>
        <w:ind w:left="4026" w:hanging="360"/>
      </w:pPr>
    </w:lvl>
    <w:lvl w:ilvl="5" w:tplc="041F001B">
      <w:start w:val="1"/>
      <w:numFmt w:val="lowerRoman"/>
      <w:lvlText w:val="%6."/>
      <w:lvlJc w:val="right"/>
      <w:pPr>
        <w:ind w:left="4746" w:hanging="180"/>
      </w:pPr>
    </w:lvl>
    <w:lvl w:ilvl="6" w:tplc="041F000F">
      <w:start w:val="1"/>
      <w:numFmt w:val="decimal"/>
      <w:lvlText w:val="%7."/>
      <w:lvlJc w:val="left"/>
      <w:pPr>
        <w:ind w:left="5466" w:hanging="360"/>
      </w:pPr>
    </w:lvl>
    <w:lvl w:ilvl="7" w:tplc="041F0019">
      <w:start w:val="1"/>
      <w:numFmt w:val="lowerLetter"/>
      <w:lvlText w:val="%8."/>
      <w:lvlJc w:val="left"/>
      <w:pPr>
        <w:ind w:left="6186" w:hanging="360"/>
      </w:pPr>
    </w:lvl>
    <w:lvl w:ilvl="8" w:tplc="041F001B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507BFF"/>
    <w:multiLevelType w:val="hybridMultilevel"/>
    <w:tmpl w:val="A4F4C380"/>
    <w:lvl w:ilvl="0" w:tplc="9A78524E">
      <w:start w:val="1"/>
      <w:numFmt w:val="decimal"/>
      <w:lvlText w:val="%1)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B3E4A"/>
    <w:multiLevelType w:val="hybridMultilevel"/>
    <w:tmpl w:val="D946FBFE"/>
    <w:lvl w:ilvl="0" w:tplc="03BA6A1A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31335C3"/>
    <w:multiLevelType w:val="hybridMultilevel"/>
    <w:tmpl w:val="049C3F92"/>
    <w:lvl w:ilvl="0" w:tplc="47866652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4629A"/>
    <w:multiLevelType w:val="hybridMultilevel"/>
    <w:tmpl w:val="0CA6885E"/>
    <w:lvl w:ilvl="0" w:tplc="38CC70A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47777"/>
    <w:multiLevelType w:val="hybridMultilevel"/>
    <w:tmpl w:val="ABC2E548"/>
    <w:lvl w:ilvl="0" w:tplc="BA9A5D22">
      <w:start w:val="40"/>
      <w:numFmt w:val="decimal"/>
      <w:lvlText w:val="%1)"/>
      <w:lvlJc w:val="left"/>
      <w:pPr>
        <w:ind w:left="1496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9B0FDE"/>
    <w:multiLevelType w:val="hybridMultilevel"/>
    <w:tmpl w:val="B4F24178"/>
    <w:lvl w:ilvl="0" w:tplc="6BC85902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4AC75EE"/>
    <w:multiLevelType w:val="hybridMultilevel"/>
    <w:tmpl w:val="1D48BD46"/>
    <w:lvl w:ilvl="0" w:tplc="349E1996">
      <w:start w:val="33"/>
      <w:numFmt w:val="decimal"/>
      <w:lvlText w:val="%1)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B45B1"/>
    <w:multiLevelType w:val="hybridMultilevel"/>
    <w:tmpl w:val="3EF492D2"/>
    <w:lvl w:ilvl="0" w:tplc="F67C9F22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7106324"/>
    <w:multiLevelType w:val="hybridMultilevel"/>
    <w:tmpl w:val="E87C636A"/>
    <w:lvl w:ilvl="0" w:tplc="47866652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8E40D55"/>
    <w:multiLevelType w:val="hybridMultilevel"/>
    <w:tmpl w:val="38C0A138"/>
    <w:lvl w:ilvl="0" w:tplc="A664FA8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91191"/>
    <w:multiLevelType w:val="hybridMultilevel"/>
    <w:tmpl w:val="7A00E7EC"/>
    <w:lvl w:ilvl="0" w:tplc="15E424A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30" w:hanging="360"/>
      </w:pPr>
    </w:lvl>
    <w:lvl w:ilvl="2" w:tplc="041F001B">
      <w:start w:val="1"/>
      <w:numFmt w:val="lowerRoman"/>
      <w:lvlText w:val="%3."/>
      <w:lvlJc w:val="right"/>
      <w:pPr>
        <w:ind w:left="2550" w:hanging="180"/>
      </w:pPr>
    </w:lvl>
    <w:lvl w:ilvl="3" w:tplc="041F000F">
      <w:start w:val="1"/>
      <w:numFmt w:val="decimal"/>
      <w:lvlText w:val="%4."/>
      <w:lvlJc w:val="left"/>
      <w:pPr>
        <w:ind w:left="3270" w:hanging="360"/>
      </w:pPr>
    </w:lvl>
    <w:lvl w:ilvl="4" w:tplc="041F0019">
      <w:start w:val="1"/>
      <w:numFmt w:val="lowerLetter"/>
      <w:lvlText w:val="%5."/>
      <w:lvlJc w:val="left"/>
      <w:pPr>
        <w:ind w:left="3990" w:hanging="360"/>
      </w:pPr>
    </w:lvl>
    <w:lvl w:ilvl="5" w:tplc="041F001B">
      <w:start w:val="1"/>
      <w:numFmt w:val="lowerRoman"/>
      <w:lvlText w:val="%6."/>
      <w:lvlJc w:val="right"/>
      <w:pPr>
        <w:ind w:left="4710" w:hanging="180"/>
      </w:pPr>
    </w:lvl>
    <w:lvl w:ilvl="6" w:tplc="041F000F">
      <w:start w:val="1"/>
      <w:numFmt w:val="decimal"/>
      <w:lvlText w:val="%7."/>
      <w:lvlJc w:val="left"/>
      <w:pPr>
        <w:ind w:left="5430" w:hanging="360"/>
      </w:pPr>
    </w:lvl>
    <w:lvl w:ilvl="7" w:tplc="041F0019">
      <w:start w:val="1"/>
      <w:numFmt w:val="lowerLetter"/>
      <w:lvlText w:val="%8."/>
      <w:lvlJc w:val="left"/>
      <w:pPr>
        <w:ind w:left="6150" w:hanging="360"/>
      </w:pPr>
    </w:lvl>
    <w:lvl w:ilvl="8" w:tplc="041F001B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7575CD1"/>
    <w:multiLevelType w:val="hybridMultilevel"/>
    <w:tmpl w:val="2EBE9EB4"/>
    <w:lvl w:ilvl="0" w:tplc="93BE8B8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54FE8"/>
    <w:multiLevelType w:val="hybridMultilevel"/>
    <w:tmpl w:val="84589652"/>
    <w:lvl w:ilvl="0" w:tplc="041F0011">
      <w:start w:val="1"/>
      <w:numFmt w:val="decimal"/>
      <w:lvlText w:val="%1)"/>
      <w:lvlJc w:val="left"/>
      <w:pPr>
        <w:ind w:left="1724" w:hanging="360"/>
      </w:pPr>
    </w:lvl>
    <w:lvl w:ilvl="1" w:tplc="041F0019">
      <w:start w:val="1"/>
      <w:numFmt w:val="lowerLetter"/>
      <w:lvlText w:val="%2."/>
      <w:lvlJc w:val="left"/>
      <w:pPr>
        <w:ind w:left="2444" w:hanging="360"/>
      </w:pPr>
    </w:lvl>
    <w:lvl w:ilvl="2" w:tplc="041F001B">
      <w:start w:val="1"/>
      <w:numFmt w:val="lowerRoman"/>
      <w:lvlText w:val="%3."/>
      <w:lvlJc w:val="right"/>
      <w:pPr>
        <w:ind w:left="3164" w:hanging="180"/>
      </w:pPr>
    </w:lvl>
    <w:lvl w:ilvl="3" w:tplc="041F000F">
      <w:start w:val="1"/>
      <w:numFmt w:val="decimal"/>
      <w:lvlText w:val="%4."/>
      <w:lvlJc w:val="left"/>
      <w:pPr>
        <w:ind w:left="3884" w:hanging="360"/>
      </w:pPr>
    </w:lvl>
    <w:lvl w:ilvl="4" w:tplc="041F0019">
      <w:start w:val="1"/>
      <w:numFmt w:val="lowerLetter"/>
      <w:lvlText w:val="%5."/>
      <w:lvlJc w:val="left"/>
      <w:pPr>
        <w:ind w:left="4604" w:hanging="360"/>
      </w:pPr>
    </w:lvl>
    <w:lvl w:ilvl="5" w:tplc="041F001B">
      <w:start w:val="1"/>
      <w:numFmt w:val="lowerRoman"/>
      <w:lvlText w:val="%6."/>
      <w:lvlJc w:val="right"/>
      <w:pPr>
        <w:ind w:left="5324" w:hanging="180"/>
      </w:pPr>
    </w:lvl>
    <w:lvl w:ilvl="6" w:tplc="041F000F">
      <w:start w:val="1"/>
      <w:numFmt w:val="decimal"/>
      <w:lvlText w:val="%7."/>
      <w:lvlJc w:val="left"/>
      <w:pPr>
        <w:ind w:left="6044" w:hanging="360"/>
      </w:pPr>
    </w:lvl>
    <w:lvl w:ilvl="7" w:tplc="041F0019">
      <w:start w:val="1"/>
      <w:numFmt w:val="lowerLetter"/>
      <w:lvlText w:val="%8."/>
      <w:lvlJc w:val="left"/>
      <w:pPr>
        <w:ind w:left="6764" w:hanging="360"/>
      </w:pPr>
    </w:lvl>
    <w:lvl w:ilvl="8" w:tplc="041F001B">
      <w:start w:val="1"/>
      <w:numFmt w:val="lowerRoman"/>
      <w:lvlText w:val="%9."/>
      <w:lvlJc w:val="right"/>
      <w:pPr>
        <w:ind w:left="7484" w:hanging="180"/>
      </w:pPr>
    </w:lvl>
  </w:abstractNum>
  <w:abstractNum w:abstractNumId="15">
    <w:nsid w:val="5A970BB1"/>
    <w:multiLevelType w:val="hybridMultilevel"/>
    <w:tmpl w:val="65FA9278"/>
    <w:lvl w:ilvl="0" w:tplc="6504CDE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AE25AD1"/>
    <w:multiLevelType w:val="hybridMultilevel"/>
    <w:tmpl w:val="C2BAE9E8"/>
    <w:lvl w:ilvl="0" w:tplc="1C7E5128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2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4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8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0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49" w:hanging="360"/>
      </w:pPr>
      <w:rPr>
        <w:rFonts w:ascii="Wingdings" w:hAnsi="Wingdings" w:cs="Wingdings" w:hint="default"/>
      </w:rPr>
    </w:lvl>
  </w:abstractNum>
  <w:abstractNum w:abstractNumId="18">
    <w:nsid w:val="5E022E55"/>
    <w:multiLevelType w:val="hybridMultilevel"/>
    <w:tmpl w:val="647C7812"/>
    <w:lvl w:ilvl="0" w:tplc="6BC85902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C047DC"/>
    <w:multiLevelType w:val="hybridMultilevel"/>
    <w:tmpl w:val="EA320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35768"/>
    <w:multiLevelType w:val="hybridMultilevel"/>
    <w:tmpl w:val="C360CDDC"/>
    <w:lvl w:ilvl="0" w:tplc="08E49766">
      <w:start w:val="1"/>
      <w:numFmt w:val="upperLetter"/>
      <w:lvlText w:val="%1-"/>
      <w:lvlJc w:val="left"/>
      <w:pPr>
        <w:ind w:left="4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62D259F5"/>
    <w:multiLevelType w:val="hybridMultilevel"/>
    <w:tmpl w:val="7ADA5AA2"/>
    <w:lvl w:ilvl="0" w:tplc="0E983090">
      <w:start w:val="40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6"/>
  </w:num>
  <w:num w:numId="3">
    <w:abstractNumId w:val="20"/>
  </w:num>
  <w:num w:numId="4">
    <w:abstractNumId w:val="2"/>
  </w:num>
  <w:num w:numId="5">
    <w:abstractNumId w:val="9"/>
  </w:num>
  <w:num w:numId="6">
    <w:abstractNumId w:val="0"/>
  </w:num>
  <w:num w:numId="7">
    <w:abstractNumId w:val="11"/>
  </w:num>
  <w:num w:numId="8">
    <w:abstractNumId w:val="8"/>
  </w:num>
  <w:num w:numId="9">
    <w:abstractNumId w:val="10"/>
  </w:num>
  <w:num w:numId="10">
    <w:abstractNumId w:val="21"/>
  </w:num>
  <w:num w:numId="11">
    <w:abstractNumId w:val="1"/>
  </w:num>
  <w:num w:numId="12">
    <w:abstractNumId w:val="6"/>
  </w:num>
  <w:num w:numId="13">
    <w:abstractNumId w:val="19"/>
  </w:num>
  <w:num w:numId="14">
    <w:abstractNumId w:val="3"/>
  </w:num>
  <w:num w:numId="15">
    <w:abstractNumId w:val="15"/>
  </w:num>
  <w:num w:numId="16">
    <w:abstractNumId w:val="14"/>
  </w:num>
  <w:num w:numId="17">
    <w:abstractNumId w:val="5"/>
  </w:num>
  <w:num w:numId="18">
    <w:abstractNumId w:val="17"/>
  </w:num>
  <w:num w:numId="19">
    <w:abstractNumId w:val="13"/>
  </w:num>
  <w:num w:numId="20">
    <w:abstractNumId w:val="18"/>
  </w:num>
  <w:num w:numId="21">
    <w:abstractNumId w:val="7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E74"/>
    <w:rsid w:val="00017E7F"/>
    <w:rsid w:val="00043E74"/>
    <w:rsid w:val="000845F3"/>
    <w:rsid w:val="00115ED1"/>
    <w:rsid w:val="00131451"/>
    <w:rsid w:val="00134B51"/>
    <w:rsid w:val="00137490"/>
    <w:rsid w:val="001601FB"/>
    <w:rsid w:val="001A63FD"/>
    <w:rsid w:val="001B6B27"/>
    <w:rsid w:val="001E08DE"/>
    <w:rsid w:val="001F3E56"/>
    <w:rsid w:val="00211B28"/>
    <w:rsid w:val="002A40DC"/>
    <w:rsid w:val="002A5E2C"/>
    <w:rsid w:val="002A6D7E"/>
    <w:rsid w:val="002C3516"/>
    <w:rsid w:val="002C5D4A"/>
    <w:rsid w:val="002D3740"/>
    <w:rsid w:val="002F561F"/>
    <w:rsid w:val="0031195D"/>
    <w:rsid w:val="0038131E"/>
    <w:rsid w:val="003C62ED"/>
    <w:rsid w:val="003F141B"/>
    <w:rsid w:val="0040555A"/>
    <w:rsid w:val="0042152B"/>
    <w:rsid w:val="0042690D"/>
    <w:rsid w:val="004A4D96"/>
    <w:rsid w:val="004A6FCF"/>
    <w:rsid w:val="00500C5C"/>
    <w:rsid w:val="0050508A"/>
    <w:rsid w:val="00523B5D"/>
    <w:rsid w:val="0063330B"/>
    <w:rsid w:val="006473C7"/>
    <w:rsid w:val="006B63B4"/>
    <w:rsid w:val="006B753B"/>
    <w:rsid w:val="006C5A98"/>
    <w:rsid w:val="006E2053"/>
    <w:rsid w:val="006F3B49"/>
    <w:rsid w:val="00700421"/>
    <w:rsid w:val="00711F80"/>
    <w:rsid w:val="007141FD"/>
    <w:rsid w:val="00725C5B"/>
    <w:rsid w:val="00741234"/>
    <w:rsid w:val="00794776"/>
    <w:rsid w:val="007A7D99"/>
    <w:rsid w:val="007B34B4"/>
    <w:rsid w:val="00817B8B"/>
    <w:rsid w:val="00833B83"/>
    <w:rsid w:val="0083649D"/>
    <w:rsid w:val="008367D7"/>
    <w:rsid w:val="00870ED9"/>
    <w:rsid w:val="00877EEA"/>
    <w:rsid w:val="00943B54"/>
    <w:rsid w:val="009770CC"/>
    <w:rsid w:val="00985ED5"/>
    <w:rsid w:val="009A6A82"/>
    <w:rsid w:val="009E4F30"/>
    <w:rsid w:val="009F59B6"/>
    <w:rsid w:val="00A32F54"/>
    <w:rsid w:val="00A77F69"/>
    <w:rsid w:val="00A86E90"/>
    <w:rsid w:val="00AB75EB"/>
    <w:rsid w:val="00AC31DA"/>
    <w:rsid w:val="00B234C2"/>
    <w:rsid w:val="00B31B36"/>
    <w:rsid w:val="00B73342"/>
    <w:rsid w:val="00B8652E"/>
    <w:rsid w:val="00BA4C3B"/>
    <w:rsid w:val="00BB0D4F"/>
    <w:rsid w:val="00C4481A"/>
    <w:rsid w:val="00C46105"/>
    <w:rsid w:val="00C50F1A"/>
    <w:rsid w:val="00CA16BA"/>
    <w:rsid w:val="00CC7654"/>
    <w:rsid w:val="00CF284C"/>
    <w:rsid w:val="00D0183C"/>
    <w:rsid w:val="00D17627"/>
    <w:rsid w:val="00D177B3"/>
    <w:rsid w:val="00D46299"/>
    <w:rsid w:val="00D72FEA"/>
    <w:rsid w:val="00DA360F"/>
    <w:rsid w:val="00DB3AE1"/>
    <w:rsid w:val="00E03403"/>
    <w:rsid w:val="00E45E3F"/>
    <w:rsid w:val="00E56C3A"/>
    <w:rsid w:val="00E76EF2"/>
    <w:rsid w:val="00E926E0"/>
    <w:rsid w:val="00EB1A23"/>
    <w:rsid w:val="00F33453"/>
    <w:rsid w:val="00FA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53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3453"/>
    <w:pPr>
      <w:ind w:left="720"/>
    </w:pPr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2A5E2C"/>
    <w:pPr>
      <w:spacing w:after="0" w:line="240" w:lineRule="auto"/>
      <w:ind w:left="240" w:hanging="240"/>
    </w:pPr>
    <w:rPr>
      <w:rFonts w:ascii="Tahoma" w:hAnsi="Tahoma" w:cs="Tahoma"/>
      <w:i/>
      <w:iCs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A5E2C"/>
    <w:rPr>
      <w:rFonts w:ascii="Tahoma" w:hAnsi="Tahoma" w:cs="Tahoma"/>
      <w:i/>
      <w:i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A5E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A5E2C"/>
  </w:style>
  <w:style w:type="character" w:styleId="Hyperlink">
    <w:name w:val="Hyperlink"/>
    <w:basedOn w:val="DefaultParagraphFont"/>
    <w:uiPriority w:val="99"/>
    <w:semiHidden/>
    <w:rsid w:val="001374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1317</Words>
  <Characters>7513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Nihat</dc:creator>
  <cp:keywords/>
  <dc:description/>
  <cp:lastModifiedBy>sivas_046@hotmail.com</cp:lastModifiedBy>
  <cp:revision>11</cp:revision>
  <dcterms:created xsi:type="dcterms:W3CDTF">2020-01-01T14:10:00Z</dcterms:created>
  <dcterms:modified xsi:type="dcterms:W3CDTF">2021-02-14T08:34:00Z</dcterms:modified>
</cp:coreProperties>
</file>